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6CB53BB" w14:textId="77777777" w:rsidR="005717E4" w:rsidRPr="00BE07AB" w:rsidRDefault="00261924">
      <w:pPr>
        <w:rPr>
          <w:rFonts w:ascii="Arial" w:hAnsi="Arial" w:cs="Arial"/>
          <w:lang w:val="nn-NO"/>
        </w:rPr>
      </w:pPr>
      <w:r w:rsidRPr="00BE07AB">
        <w:rPr>
          <w:rFonts w:ascii="Arial" w:hAnsi="Arial" w:cs="Arial"/>
          <w:noProof/>
          <w:lang w:val="nn-NO"/>
        </w:rPr>
        <w:drawing>
          <wp:anchor distT="0" distB="0" distL="114300" distR="114300" simplePos="0" relativeHeight="251658242" behindDoc="1" locked="0" layoutInCell="1" allowOverlap="1" wp14:anchorId="77BC80E1" wp14:editId="4387A68C">
            <wp:simplePos x="0" y="0"/>
            <wp:positionH relativeFrom="column">
              <wp:posOffset>-899160</wp:posOffset>
            </wp:positionH>
            <wp:positionV relativeFrom="paragraph">
              <wp:posOffset>-899160</wp:posOffset>
            </wp:positionV>
            <wp:extent cx="7563600" cy="10690266"/>
            <wp:effectExtent l="0" t="0" r="5715" b="3175"/>
            <wp:wrapNone/>
            <wp:docPr id="1" name="Bilde 1" descr="Et bilde som inneholder teks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e 1" descr="Et bilde som inneholder tekst&#10;&#10;Automatisk generert beskrivelse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600" cy="106902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B4544" w:rsidRPr="00BE07AB">
        <w:rPr>
          <w:rFonts w:ascii="Arial" w:hAnsi="Arial" w:cs="Arial"/>
          <w:noProof/>
          <w:lang w:val="nn-NO"/>
        </w:rPr>
        <w:softHyphen/>
      </w:r>
    </w:p>
    <w:p w14:paraId="1D02C1D1" w14:textId="5851301D" w:rsidR="00BB5AAE" w:rsidRPr="00BE07AB" w:rsidRDefault="008667FA" w:rsidP="00BB5AAE">
      <w:pPr>
        <w:rPr>
          <w:rFonts w:ascii="Arial" w:hAnsi="Arial" w:cs="Arial"/>
          <w:lang w:val="nn-NO"/>
        </w:rPr>
      </w:pPr>
      <w:r w:rsidRPr="008667FA">
        <w:rPr>
          <w:rFonts w:ascii="Arial" w:hAnsi="Arial" w:cs="Arial"/>
          <w:noProof/>
          <w:lang w:val="nn-NO"/>
        </w:rPr>
        <w:drawing>
          <wp:inline distT="0" distB="0" distL="0" distR="0" wp14:anchorId="2699BA95" wp14:editId="0697DAA8">
            <wp:extent cx="5760720" cy="3390265"/>
            <wp:effectExtent l="0" t="0" r="0" b="635"/>
            <wp:docPr id="106684879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84879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221BC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5164D342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24095A07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15CF8A39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55F671B7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6A755E7B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33B68F31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7DA023F6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03909A6B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5D80ACB2" w14:textId="77777777" w:rsidR="00BB5AAE" w:rsidRPr="00BE07AB" w:rsidRDefault="00BB5AAE" w:rsidP="00BB5AAE">
      <w:pPr>
        <w:rPr>
          <w:rFonts w:ascii="Arial" w:hAnsi="Arial" w:cs="Arial"/>
          <w:lang w:val="nn-NO"/>
        </w:rPr>
      </w:pPr>
      <w:r w:rsidRPr="00BE07AB">
        <w:rPr>
          <w:rFonts w:ascii="Arial" w:hAnsi="Arial" w:cs="Arial"/>
          <w:noProof/>
          <w:lang w:val="nn-NO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3E1AF09" wp14:editId="4404B95F">
                <wp:simplePos x="0" y="0"/>
                <wp:positionH relativeFrom="column">
                  <wp:posOffset>831850</wp:posOffset>
                </wp:positionH>
                <wp:positionV relativeFrom="paragraph">
                  <wp:posOffset>64933</wp:posOffset>
                </wp:positionV>
                <wp:extent cx="3795165" cy="809204"/>
                <wp:effectExtent l="0" t="0" r="2540" b="3810"/>
                <wp:wrapNone/>
                <wp:docPr id="3" name="Tekstbok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95165" cy="80920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81711C" w14:textId="77777777" w:rsidR="00BB5AAE" w:rsidRPr="00BB5AAE" w:rsidRDefault="00BE07AB">
                            <w:pPr>
                              <w:rPr>
                                <w:rFonts w:ascii="Arial" w:hAnsi="Arial" w:cs="Arial"/>
                                <w:color w:val="24465A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24465A"/>
                                <w:sz w:val="100"/>
                                <w:szCs w:val="100"/>
                              </w:rPr>
                              <w:t>SHA-plan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3E1AF09" id="_x0000_t202" coordsize="21600,21600" o:spt="202" path="m,l,21600r21600,l21600,xe">
                <v:stroke joinstyle="miter"/>
                <v:path gradientshapeok="t" o:connecttype="rect"/>
              </v:shapetype>
              <v:shape id="Tekstboks 3" o:spid="_x0000_s1026" type="#_x0000_t202" style="position:absolute;margin-left:65.5pt;margin-top:5.1pt;width:298.85pt;height:63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" fillcolor="white [3201]" stroked="f" strokeweight=".5pt">
                <v:textbox>
                  <w:txbxContent>
                    <w:p w14:paraId="3181711C" w14:textId="77777777" w:rsidR="00BB5AAE" w:rsidRPr="00BB5AAE" w:rsidRDefault="00BE07AB">
                      <w:pPr>
                        <w:rPr>
                          <w:rFonts w:ascii="Arial" w:hAnsi="Arial" w:cs="Arial"/>
                          <w:color w:val="24465A"/>
                          <w:sz w:val="100"/>
                          <w:szCs w:val="100"/>
                        </w:rPr>
                      </w:pPr>
                      <w:r>
                        <w:rPr>
                          <w:rFonts w:ascii="Arial" w:hAnsi="Arial" w:cs="Arial"/>
                          <w:color w:val="24465A"/>
                          <w:sz w:val="100"/>
                          <w:szCs w:val="100"/>
                        </w:rPr>
                        <w:t>SHA-plan</w:t>
                      </w:r>
                    </w:p>
                  </w:txbxContent>
                </v:textbox>
              </v:shape>
            </w:pict>
          </mc:Fallback>
        </mc:AlternateContent>
      </w:r>
    </w:p>
    <w:p w14:paraId="2C6E20DA" w14:textId="77777777" w:rsidR="00BB5AAE" w:rsidRPr="00BE07AB" w:rsidRDefault="00BB5AAE" w:rsidP="00BB5AAE">
      <w:pPr>
        <w:rPr>
          <w:rFonts w:ascii="Arial" w:hAnsi="Arial" w:cs="Arial"/>
          <w:lang w:val="nn-NO"/>
        </w:rPr>
      </w:pPr>
    </w:p>
    <w:p w14:paraId="17EF0C29" w14:textId="77777777" w:rsidR="00385117" w:rsidRPr="00BE07AB" w:rsidRDefault="00385117" w:rsidP="00BB5AAE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</w:p>
    <w:p w14:paraId="48B246E1" w14:textId="77777777" w:rsidR="00385117" w:rsidRPr="00BE07AB" w:rsidRDefault="00385117" w:rsidP="00BB5AAE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  <w:r w:rsidRPr="00BE07AB">
        <w:rPr>
          <w:rFonts w:ascii="Arial" w:hAnsi="Arial" w:cs="Arial"/>
          <w:noProof/>
          <w:lang w:val="nn-NO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44847D5" wp14:editId="416BF860">
                <wp:simplePos x="0" y="0"/>
                <wp:positionH relativeFrom="column">
                  <wp:posOffset>869738</wp:posOffset>
                </wp:positionH>
                <wp:positionV relativeFrom="paragraph">
                  <wp:posOffset>119380</wp:posOffset>
                </wp:positionV>
                <wp:extent cx="4328795" cy="541867"/>
                <wp:effectExtent l="0" t="0" r="0" b="0"/>
                <wp:wrapNone/>
                <wp:docPr id="4" name="Tekstboks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8795" cy="5418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65776CA" w14:textId="32C4DCFB" w:rsidR="00BB5AAE" w:rsidRPr="00BB5AAE" w:rsidRDefault="008667FA" w:rsidP="00BB5AAE">
                            <w:pP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56"/>
                                <w:szCs w:val="56"/>
                              </w:rPr>
                              <w:t>Leitevegen 67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847D5" id="Tekstboks 4" o:spid="_x0000_s1027" type="#_x0000_t202" style="position:absolute;margin-left:68.5pt;margin-top:9.4pt;width:340.85pt;height:42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" fillcolor="white [3201]" stroked="f" strokeweight=".5pt">
                <v:textbox>
                  <w:txbxContent>
                    <w:p w14:paraId="365776CA" w14:textId="32C4DCFB" w:rsidR="00BB5AAE" w:rsidRPr="00BB5AAE" w:rsidRDefault="008667FA" w:rsidP="00BB5AAE">
                      <w:pPr>
                        <w:rPr>
                          <w:rFonts w:ascii="Arial" w:hAnsi="Arial" w:cs="Arial"/>
                          <w:sz w:val="56"/>
                          <w:szCs w:val="56"/>
                        </w:rPr>
                      </w:pPr>
                      <w:r>
                        <w:rPr>
                          <w:rFonts w:ascii="Arial" w:hAnsi="Arial" w:cs="Arial"/>
                          <w:sz w:val="56"/>
                          <w:szCs w:val="56"/>
                        </w:rPr>
                        <w:t>Leitevegen 67</w:t>
                      </w:r>
                    </w:p>
                  </w:txbxContent>
                </v:textbox>
              </v:shape>
            </w:pict>
          </mc:Fallback>
        </mc:AlternateContent>
      </w:r>
    </w:p>
    <w:p w14:paraId="7A55F23D" w14:textId="77777777" w:rsidR="00385117" w:rsidRPr="00BE07AB" w:rsidRDefault="00385117" w:rsidP="00BB5AAE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</w:p>
    <w:p w14:paraId="4E3AF975" w14:textId="77777777" w:rsidR="00BB5AAE" w:rsidRPr="00BE07AB" w:rsidRDefault="00BB5AAE" w:rsidP="00BB5AAE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</w:p>
    <w:p w14:paraId="4780DB8A" w14:textId="77777777" w:rsidR="00385117" w:rsidRPr="00BE07AB" w:rsidRDefault="00385117" w:rsidP="00F83EA2">
      <w:pPr>
        <w:tabs>
          <w:tab w:val="left" w:pos="1759"/>
        </w:tabs>
        <w:spacing w:before="240"/>
        <w:jc w:val="center"/>
        <w:rPr>
          <w:rFonts w:ascii="Arial" w:hAnsi="Arial" w:cs="Arial"/>
          <w:lang w:val="nn-NO"/>
        </w:rPr>
      </w:pPr>
    </w:p>
    <w:p w14:paraId="35731566" w14:textId="6DF54612" w:rsidR="00385117" w:rsidRPr="00BE07AB" w:rsidRDefault="00251515" w:rsidP="00251515">
      <w:pPr>
        <w:tabs>
          <w:tab w:val="left" w:pos="3120"/>
        </w:tabs>
        <w:spacing w:before="240"/>
        <w:rPr>
          <w:rFonts w:ascii="Arial" w:hAnsi="Arial" w:cs="Arial"/>
          <w:lang w:val="nn-NO"/>
        </w:rPr>
      </w:pPr>
      <w:r>
        <w:rPr>
          <w:rFonts w:ascii="Arial" w:hAnsi="Arial" w:cs="Arial"/>
          <w:lang w:val="nn-NO"/>
        </w:rPr>
        <w:tab/>
      </w:r>
    </w:p>
    <w:p w14:paraId="1B08C2D9" w14:textId="7434FB15" w:rsidR="00385117" w:rsidRPr="00BE07AB" w:rsidRDefault="00F648F5" w:rsidP="00F648F5">
      <w:pPr>
        <w:tabs>
          <w:tab w:val="left" w:pos="3120"/>
        </w:tabs>
        <w:spacing w:before="240"/>
        <w:rPr>
          <w:rFonts w:ascii="Arial" w:hAnsi="Arial" w:cs="Arial"/>
          <w:lang w:val="nn-NO"/>
        </w:rPr>
      </w:pPr>
      <w:r>
        <w:rPr>
          <w:rFonts w:ascii="Arial" w:hAnsi="Arial" w:cs="Arial"/>
          <w:lang w:val="nn-NO"/>
        </w:rPr>
        <w:tab/>
      </w:r>
    </w:p>
    <w:p w14:paraId="3A27BBAD" w14:textId="77777777" w:rsidR="00385117" w:rsidRPr="00BE07AB" w:rsidRDefault="00385117" w:rsidP="00BB5AAE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</w:p>
    <w:p w14:paraId="2157A235" w14:textId="77777777" w:rsidR="00385117" w:rsidRPr="00BE07AB" w:rsidRDefault="00385117" w:rsidP="00BB5AAE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</w:p>
    <w:p w14:paraId="39F6943C" w14:textId="77777777" w:rsidR="00261924" w:rsidRPr="00BE07AB" w:rsidRDefault="00261924" w:rsidP="00BB5AAE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</w:p>
    <w:p w14:paraId="43A1987D" w14:textId="77777777" w:rsidR="00BE07AB" w:rsidRPr="00BE07AB" w:rsidRDefault="00BE07AB" w:rsidP="00BE07AB">
      <w:pPr>
        <w:pStyle w:val="Overskrift2"/>
      </w:pPr>
      <w:r w:rsidRPr="00BE07AB">
        <w:lastRenderedPageBreak/>
        <w:t>Kva som skal gjerast</w:t>
      </w:r>
    </w:p>
    <w:p w14:paraId="75AEB772" w14:textId="632FC95C" w:rsidR="00BE07AB" w:rsidRPr="00BE07AB" w:rsidRDefault="00544656" w:rsidP="00BE07AB">
      <w:pPr>
        <w:rPr>
          <w:lang w:val="nn-NO"/>
        </w:rPr>
      </w:pPr>
      <w:r>
        <w:rPr>
          <w:lang w:val="nn-NO"/>
        </w:rPr>
        <w:t xml:space="preserve">Rehabilitering av 5 </w:t>
      </w:r>
      <w:proofErr w:type="spellStart"/>
      <w:r>
        <w:rPr>
          <w:lang w:val="nn-NO"/>
        </w:rPr>
        <w:t>leiligheiter</w:t>
      </w:r>
      <w:proofErr w:type="spellEnd"/>
      <w:r>
        <w:rPr>
          <w:lang w:val="nn-NO"/>
        </w:rPr>
        <w:t xml:space="preserve"> i Sogndal Leitevegen 67</w:t>
      </w:r>
      <w:r w:rsidR="00C604B0">
        <w:rPr>
          <w:lang w:val="nn-NO"/>
        </w:rPr>
        <w:t xml:space="preserve">. Nytt skal og innvendig oppussing inkludert </w:t>
      </w:r>
      <w:proofErr w:type="spellStart"/>
      <w:r w:rsidR="00C604B0">
        <w:rPr>
          <w:lang w:val="nn-NO"/>
        </w:rPr>
        <w:t>grunnarbeidar</w:t>
      </w:r>
      <w:proofErr w:type="spellEnd"/>
      <w:r w:rsidR="00C604B0">
        <w:rPr>
          <w:lang w:val="nn-NO"/>
        </w:rPr>
        <w:t xml:space="preserve"> og elektro.</w:t>
      </w:r>
    </w:p>
    <w:p w14:paraId="4AC07544" w14:textId="77777777" w:rsidR="00BE07AB" w:rsidRPr="00BE07AB" w:rsidRDefault="00BE07AB" w:rsidP="00BE07AB">
      <w:pPr>
        <w:rPr>
          <w:lang w:val="nn-NO"/>
        </w:rPr>
      </w:pPr>
    </w:p>
    <w:p w14:paraId="545F9E6C" w14:textId="77777777" w:rsidR="00BE07AB" w:rsidRPr="00BE07AB" w:rsidRDefault="00BE07AB" w:rsidP="00BE07AB">
      <w:pPr>
        <w:pStyle w:val="Listeavsnitt"/>
        <w:numPr>
          <w:ilvl w:val="0"/>
          <w:numId w:val="1"/>
        </w:numPr>
      </w:pPr>
      <w:r w:rsidRPr="00BE07AB">
        <w:t>Byggherre: Sogndal kommune</w:t>
      </w:r>
    </w:p>
    <w:p w14:paraId="734D8493" w14:textId="77777777" w:rsidR="00BE07AB" w:rsidRPr="00BE07AB" w:rsidRDefault="00BE07AB" w:rsidP="00BE07AB">
      <w:pPr>
        <w:pStyle w:val="Listeavsnitt"/>
        <w:numPr>
          <w:ilvl w:val="0"/>
          <w:numId w:val="1"/>
        </w:numPr>
      </w:pPr>
      <w:r w:rsidRPr="00BE07AB">
        <w:t>Prosjektleiar byggherre: Håkon Langvad</w:t>
      </w:r>
    </w:p>
    <w:p w14:paraId="7FE3F874" w14:textId="065E503A" w:rsidR="00BE07AB" w:rsidRPr="00BE07AB" w:rsidRDefault="00BE07AB" w:rsidP="00BE07AB">
      <w:pPr>
        <w:pStyle w:val="Listeavsnitt"/>
        <w:numPr>
          <w:ilvl w:val="0"/>
          <w:numId w:val="1"/>
        </w:numPr>
      </w:pPr>
      <w:r w:rsidRPr="00BE07AB">
        <w:t xml:space="preserve">Utførande entreprenør: </w:t>
      </w:r>
    </w:p>
    <w:p w14:paraId="67BF807C" w14:textId="6B38700C" w:rsidR="00BE07AB" w:rsidRPr="00BE07AB" w:rsidRDefault="00BE07AB" w:rsidP="00BE07AB">
      <w:pPr>
        <w:pStyle w:val="Listeavsnitt"/>
        <w:numPr>
          <w:ilvl w:val="0"/>
          <w:numId w:val="1"/>
        </w:numPr>
      </w:pPr>
      <w:r w:rsidRPr="00BE07AB">
        <w:t xml:space="preserve">Prosjektleiar entreprenør: </w:t>
      </w:r>
    </w:p>
    <w:p w14:paraId="38B1091D" w14:textId="77777777" w:rsidR="00BE07AB" w:rsidRPr="00BE07AB" w:rsidRDefault="00BE07AB" w:rsidP="00BE07AB">
      <w:pPr>
        <w:pStyle w:val="Listeavsnitt"/>
        <w:numPr>
          <w:ilvl w:val="0"/>
          <w:numId w:val="1"/>
        </w:numPr>
      </w:pPr>
      <w:r w:rsidRPr="00BE07AB">
        <w:t>SHA-koordinator: Håkon Langvad</w:t>
      </w:r>
    </w:p>
    <w:p w14:paraId="7AB75EDF" w14:textId="6F2F784A" w:rsidR="00BE07AB" w:rsidRPr="00BE07AB" w:rsidRDefault="00BE07AB" w:rsidP="00BE07AB">
      <w:pPr>
        <w:pStyle w:val="Listeavsnitt"/>
        <w:numPr>
          <w:ilvl w:val="0"/>
          <w:numId w:val="1"/>
        </w:numPr>
      </w:pPr>
      <w:r w:rsidRPr="00BE07AB">
        <w:t xml:space="preserve">Oppstart: </w:t>
      </w:r>
    </w:p>
    <w:p w14:paraId="67BF79D6" w14:textId="0B269982" w:rsidR="00BE07AB" w:rsidRDefault="00BE07AB" w:rsidP="00BE07AB">
      <w:pPr>
        <w:pStyle w:val="Listeavsnitt"/>
        <w:numPr>
          <w:ilvl w:val="0"/>
          <w:numId w:val="1"/>
        </w:numPr>
      </w:pPr>
      <w:r w:rsidRPr="00BE07AB">
        <w:t xml:space="preserve">Ferdig: </w:t>
      </w:r>
    </w:p>
    <w:p w14:paraId="4A50187F" w14:textId="77777777" w:rsidR="001D0338" w:rsidRPr="00BE07AB" w:rsidRDefault="001D0338" w:rsidP="001D0338">
      <w:pPr>
        <w:pStyle w:val="Listeavsnitt"/>
      </w:pPr>
    </w:p>
    <w:p w14:paraId="37B1E514" w14:textId="77777777" w:rsidR="00BE07AB" w:rsidRPr="00BE07AB" w:rsidRDefault="00BE07AB" w:rsidP="00BE07AB">
      <w:pPr>
        <w:pStyle w:val="Overskrift2"/>
      </w:pPr>
      <w:r w:rsidRPr="00BE07AB">
        <w:t>Organisering</w:t>
      </w:r>
    </w:p>
    <w:p w14:paraId="0033F956" w14:textId="789AF79F" w:rsidR="00BE07AB" w:rsidRPr="00793770" w:rsidRDefault="00BE07AB" w:rsidP="00BE07AB">
      <w:pPr>
        <w:rPr>
          <w:lang w:val="nn-NO"/>
        </w:rPr>
      </w:pPr>
      <w:r w:rsidRPr="00BE07AB">
        <w:rPr>
          <w:lang w:val="nn-NO"/>
        </w:rPr>
        <w:t xml:space="preserve">Denne entreprisen vert gjennomført etter NS8406 forenkla </w:t>
      </w:r>
      <w:proofErr w:type="spellStart"/>
      <w:r w:rsidRPr="00BE07AB">
        <w:rPr>
          <w:lang w:val="nn-NO"/>
        </w:rPr>
        <w:t>utførelsesentreprise</w:t>
      </w:r>
      <w:proofErr w:type="spellEnd"/>
    </w:p>
    <w:p w14:paraId="5CB6FA45" w14:textId="6127467E" w:rsidR="008D0FEB" w:rsidRDefault="00793770" w:rsidP="00BE07AB">
      <w:r>
        <w:rPr>
          <w:noProof/>
        </w:rPr>
        <w:drawing>
          <wp:inline distT="0" distB="0" distL="0" distR="0" wp14:anchorId="6F91C76E" wp14:editId="588AF9C5">
            <wp:extent cx="5713730" cy="5800725"/>
            <wp:effectExtent l="38100" t="0" r="20320" b="0"/>
            <wp:docPr id="260965577" name="Diagram 2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2" r:lo="rId13" r:qs="rId14" r:cs="rId15"/>
              </a:graphicData>
            </a:graphic>
          </wp:inline>
        </w:drawing>
      </w:r>
    </w:p>
    <w:p w14:paraId="2A244920" w14:textId="77777777" w:rsidR="00BE07AB" w:rsidRPr="00BE07AB" w:rsidRDefault="00BE07AB" w:rsidP="00BE07AB">
      <w:pPr>
        <w:pStyle w:val="Overskrift2"/>
      </w:pPr>
      <w:r w:rsidRPr="00BE07AB">
        <w:lastRenderedPageBreak/>
        <w:t>Framdriftsplan</w:t>
      </w:r>
    </w:p>
    <w:tbl>
      <w:tblPr>
        <w:tblStyle w:val="Tabellrutenett"/>
        <w:tblW w:w="0" w:type="auto"/>
        <w:tblLook w:val="04A0" w:firstRow="1" w:lastRow="0" w:firstColumn="1" w:lastColumn="0" w:noHBand="0" w:noVBand="1"/>
      </w:tblPr>
      <w:tblGrid>
        <w:gridCol w:w="3356"/>
        <w:gridCol w:w="1160"/>
        <w:gridCol w:w="1203"/>
      </w:tblGrid>
      <w:tr w:rsidR="00BE07AB" w:rsidRPr="00BE07AB" w14:paraId="26934714" w14:textId="77777777" w:rsidTr="005B4D07">
        <w:tc>
          <w:tcPr>
            <w:tcW w:w="3356" w:type="dxa"/>
          </w:tcPr>
          <w:p w14:paraId="4D161E53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Aktivitet</w:t>
            </w:r>
          </w:p>
        </w:tc>
        <w:tc>
          <w:tcPr>
            <w:tcW w:w="1160" w:type="dxa"/>
          </w:tcPr>
          <w:p w14:paraId="64963DDA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Startdato</w:t>
            </w:r>
          </w:p>
        </w:tc>
        <w:tc>
          <w:tcPr>
            <w:tcW w:w="1203" w:type="dxa"/>
          </w:tcPr>
          <w:p w14:paraId="72CFBD04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Sluttdato</w:t>
            </w:r>
          </w:p>
        </w:tc>
      </w:tr>
      <w:tr w:rsidR="00BE07AB" w:rsidRPr="00BE07AB" w14:paraId="550F54C5" w14:textId="77777777" w:rsidTr="005B4D07">
        <w:tc>
          <w:tcPr>
            <w:tcW w:w="3356" w:type="dxa"/>
          </w:tcPr>
          <w:p w14:paraId="7B1A9138" w14:textId="3214D7D4" w:rsidR="00BE07AB" w:rsidRPr="00BE07AB" w:rsidRDefault="004241DA" w:rsidP="006308F1">
            <w:proofErr w:type="spellStart"/>
            <w:r>
              <w:t>Grunnarbeidar</w:t>
            </w:r>
            <w:proofErr w:type="spellEnd"/>
          </w:p>
        </w:tc>
        <w:tc>
          <w:tcPr>
            <w:tcW w:w="1160" w:type="dxa"/>
          </w:tcPr>
          <w:p w14:paraId="45421212" w14:textId="741F59DA" w:rsidR="00BE07AB" w:rsidRPr="00BE07AB" w:rsidRDefault="00BE07AB" w:rsidP="006308F1"/>
        </w:tc>
        <w:tc>
          <w:tcPr>
            <w:tcW w:w="1203" w:type="dxa"/>
          </w:tcPr>
          <w:p w14:paraId="12BC18C7" w14:textId="1C11DB86" w:rsidR="00BE07AB" w:rsidRPr="00BE07AB" w:rsidRDefault="00BE07AB" w:rsidP="006308F1"/>
        </w:tc>
      </w:tr>
      <w:tr w:rsidR="00BE07AB" w:rsidRPr="00BE07AB" w14:paraId="39A245D0" w14:textId="77777777" w:rsidTr="005B4D07">
        <w:tc>
          <w:tcPr>
            <w:tcW w:w="3356" w:type="dxa"/>
          </w:tcPr>
          <w:p w14:paraId="4833F889" w14:textId="4C4B89A7" w:rsidR="00BE07AB" w:rsidRPr="00BE07AB" w:rsidRDefault="004241DA" w:rsidP="006308F1">
            <w:r>
              <w:t>Elektro</w:t>
            </w:r>
          </w:p>
        </w:tc>
        <w:tc>
          <w:tcPr>
            <w:tcW w:w="1160" w:type="dxa"/>
          </w:tcPr>
          <w:p w14:paraId="0CD279FD" w14:textId="7687677E" w:rsidR="00BE07AB" w:rsidRPr="00BE07AB" w:rsidRDefault="00BE07AB" w:rsidP="006308F1"/>
        </w:tc>
        <w:tc>
          <w:tcPr>
            <w:tcW w:w="1203" w:type="dxa"/>
          </w:tcPr>
          <w:p w14:paraId="019E86B4" w14:textId="71C6E68B" w:rsidR="00BE07AB" w:rsidRPr="00BE07AB" w:rsidRDefault="00BE07AB" w:rsidP="006308F1"/>
        </w:tc>
      </w:tr>
      <w:tr w:rsidR="00BE07AB" w:rsidRPr="00BE07AB" w14:paraId="3CB8B286" w14:textId="77777777" w:rsidTr="005B4D07">
        <w:tc>
          <w:tcPr>
            <w:tcW w:w="3356" w:type="dxa"/>
          </w:tcPr>
          <w:p w14:paraId="215D0CAA" w14:textId="6C7FAA9E" w:rsidR="00BE07AB" w:rsidRPr="00BE07AB" w:rsidRDefault="004241DA" w:rsidP="006308F1">
            <w:r>
              <w:t>Riving</w:t>
            </w:r>
          </w:p>
        </w:tc>
        <w:tc>
          <w:tcPr>
            <w:tcW w:w="1160" w:type="dxa"/>
          </w:tcPr>
          <w:p w14:paraId="09BB9B5F" w14:textId="0E298B5E" w:rsidR="00BE07AB" w:rsidRPr="00BE07AB" w:rsidRDefault="00BE07AB" w:rsidP="006308F1"/>
        </w:tc>
        <w:tc>
          <w:tcPr>
            <w:tcW w:w="1203" w:type="dxa"/>
          </w:tcPr>
          <w:p w14:paraId="7D44352B" w14:textId="439A367F" w:rsidR="00BE07AB" w:rsidRPr="00BE07AB" w:rsidRDefault="00BE07AB" w:rsidP="006308F1"/>
        </w:tc>
      </w:tr>
      <w:tr w:rsidR="00BE07AB" w:rsidRPr="00BE07AB" w14:paraId="77BA24AF" w14:textId="77777777" w:rsidTr="005B4D07">
        <w:tc>
          <w:tcPr>
            <w:tcW w:w="3356" w:type="dxa"/>
          </w:tcPr>
          <w:p w14:paraId="14A59AEB" w14:textId="5AE1D405" w:rsidR="00BE07AB" w:rsidRPr="00BE07AB" w:rsidRDefault="004241DA" w:rsidP="006308F1">
            <w:r>
              <w:t>Etterisolering</w:t>
            </w:r>
          </w:p>
        </w:tc>
        <w:tc>
          <w:tcPr>
            <w:tcW w:w="1160" w:type="dxa"/>
          </w:tcPr>
          <w:p w14:paraId="3034F3DA" w14:textId="6F3A798B" w:rsidR="00BE07AB" w:rsidRPr="00BE07AB" w:rsidRDefault="00BE07AB" w:rsidP="006308F1"/>
        </w:tc>
        <w:tc>
          <w:tcPr>
            <w:tcW w:w="1203" w:type="dxa"/>
          </w:tcPr>
          <w:p w14:paraId="7A7BBACC" w14:textId="6AD457D5" w:rsidR="00BE07AB" w:rsidRPr="00BE07AB" w:rsidRDefault="00BE07AB" w:rsidP="006308F1"/>
        </w:tc>
      </w:tr>
      <w:tr w:rsidR="00BE07AB" w:rsidRPr="00BE07AB" w14:paraId="0552C2C0" w14:textId="77777777" w:rsidTr="005B4D07">
        <w:tc>
          <w:tcPr>
            <w:tcW w:w="3356" w:type="dxa"/>
          </w:tcPr>
          <w:p w14:paraId="3B1E4217" w14:textId="0CE2AF6B" w:rsidR="00BE07AB" w:rsidRPr="00BE07AB" w:rsidRDefault="004241DA" w:rsidP="006308F1">
            <w:r>
              <w:t xml:space="preserve">Utvendig </w:t>
            </w:r>
            <w:proofErr w:type="spellStart"/>
            <w:r>
              <w:t>tømrerarbeid</w:t>
            </w:r>
            <w:proofErr w:type="spellEnd"/>
          </w:p>
        </w:tc>
        <w:tc>
          <w:tcPr>
            <w:tcW w:w="1160" w:type="dxa"/>
          </w:tcPr>
          <w:p w14:paraId="12DA3138" w14:textId="3E761FD5" w:rsidR="00BE07AB" w:rsidRPr="00BE07AB" w:rsidRDefault="00BE07AB" w:rsidP="006308F1"/>
        </w:tc>
        <w:tc>
          <w:tcPr>
            <w:tcW w:w="1203" w:type="dxa"/>
          </w:tcPr>
          <w:p w14:paraId="579EE20C" w14:textId="3155AA61" w:rsidR="00BE07AB" w:rsidRPr="00BE07AB" w:rsidRDefault="00BE07AB" w:rsidP="006308F1"/>
        </w:tc>
      </w:tr>
      <w:tr w:rsidR="00BE07AB" w:rsidRPr="00BE07AB" w14:paraId="0D7457E2" w14:textId="77777777" w:rsidTr="005B4D07">
        <w:tc>
          <w:tcPr>
            <w:tcW w:w="3356" w:type="dxa"/>
          </w:tcPr>
          <w:p w14:paraId="5305F1CD" w14:textId="2B3A12F0" w:rsidR="00BE07AB" w:rsidRPr="00BE07AB" w:rsidRDefault="005B4D07" w:rsidP="006308F1">
            <w:r>
              <w:t>VVS</w:t>
            </w:r>
          </w:p>
        </w:tc>
        <w:tc>
          <w:tcPr>
            <w:tcW w:w="1160" w:type="dxa"/>
          </w:tcPr>
          <w:p w14:paraId="261A2C34" w14:textId="00A2793C" w:rsidR="00BE07AB" w:rsidRPr="00BE07AB" w:rsidRDefault="00BE07AB" w:rsidP="006308F1"/>
        </w:tc>
        <w:tc>
          <w:tcPr>
            <w:tcW w:w="1203" w:type="dxa"/>
          </w:tcPr>
          <w:p w14:paraId="551E7B7D" w14:textId="54B00AFD" w:rsidR="00BE07AB" w:rsidRPr="00BE07AB" w:rsidRDefault="00BE07AB" w:rsidP="006308F1"/>
        </w:tc>
      </w:tr>
      <w:tr w:rsidR="00BE07AB" w:rsidRPr="00BE07AB" w14:paraId="545231A0" w14:textId="77777777" w:rsidTr="005B4D07">
        <w:tc>
          <w:tcPr>
            <w:tcW w:w="3356" w:type="dxa"/>
          </w:tcPr>
          <w:p w14:paraId="435C3B0A" w14:textId="77C357F2" w:rsidR="00BE07AB" w:rsidRPr="00BE07AB" w:rsidRDefault="005B4D07" w:rsidP="006308F1">
            <w:r>
              <w:t xml:space="preserve">Innvendig </w:t>
            </w:r>
            <w:proofErr w:type="spellStart"/>
            <w:r>
              <w:t>tømrerarbeid</w:t>
            </w:r>
            <w:proofErr w:type="spellEnd"/>
          </w:p>
        </w:tc>
        <w:tc>
          <w:tcPr>
            <w:tcW w:w="1160" w:type="dxa"/>
          </w:tcPr>
          <w:p w14:paraId="4451C27A" w14:textId="6438BC32" w:rsidR="00BE07AB" w:rsidRPr="00BE07AB" w:rsidRDefault="00BE07AB" w:rsidP="006308F1"/>
        </w:tc>
        <w:tc>
          <w:tcPr>
            <w:tcW w:w="1203" w:type="dxa"/>
          </w:tcPr>
          <w:p w14:paraId="0F9EA5FA" w14:textId="7411A6CB" w:rsidR="00BE07AB" w:rsidRPr="00BE07AB" w:rsidRDefault="00BE07AB" w:rsidP="006308F1"/>
        </w:tc>
      </w:tr>
    </w:tbl>
    <w:p w14:paraId="796C3A7D" w14:textId="77777777" w:rsidR="00BE07AB" w:rsidRPr="00BE07AB" w:rsidRDefault="00BE07AB" w:rsidP="00BE07AB">
      <w:pPr>
        <w:rPr>
          <w:lang w:val="nn-NO"/>
        </w:rPr>
      </w:pPr>
    </w:p>
    <w:p w14:paraId="480CC213" w14:textId="68F48585" w:rsidR="00BE07AB" w:rsidRPr="009C6ED3" w:rsidRDefault="009C6ED3" w:rsidP="00BE07AB">
      <w:pPr>
        <w:rPr>
          <w:color w:val="EE0000"/>
          <w:lang w:val="nn-NO"/>
        </w:rPr>
      </w:pPr>
      <w:r>
        <w:rPr>
          <w:color w:val="EE0000"/>
          <w:lang w:val="nn-NO"/>
        </w:rPr>
        <w:t>Framdriftsplan vert utfylt etter kontraktsinngåing</w:t>
      </w:r>
    </w:p>
    <w:p w14:paraId="2C7E25B3" w14:textId="77777777" w:rsidR="00BE07AB" w:rsidRPr="00BE07AB" w:rsidRDefault="00BE07AB" w:rsidP="00BE07AB">
      <w:pPr>
        <w:rPr>
          <w:lang w:val="nn-NO"/>
        </w:rPr>
      </w:pPr>
    </w:p>
    <w:p w14:paraId="7E7912D9" w14:textId="77777777" w:rsidR="00BE07AB" w:rsidRPr="00BE07AB" w:rsidRDefault="00BE07AB" w:rsidP="00BE07AB">
      <w:pPr>
        <w:pStyle w:val="Overskrift2"/>
      </w:pPr>
      <w:r w:rsidRPr="00BE07AB">
        <w:t>Kart og rigg</w:t>
      </w:r>
    </w:p>
    <w:p w14:paraId="05D51256" w14:textId="0EC8C256" w:rsidR="00BE07AB" w:rsidRDefault="000B79A4" w:rsidP="00BE07AB">
      <w:pPr>
        <w:rPr>
          <w:color w:val="EE0000"/>
          <w:lang w:val="nn-NO"/>
        </w:rPr>
      </w:pPr>
      <w:r>
        <w:rPr>
          <w:color w:val="EE0000"/>
          <w:lang w:val="nn-NO"/>
        </w:rPr>
        <w:t>Riggplan utarbeidast saman med Totalentreprenør ved oppstart’</w:t>
      </w:r>
    </w:p>
    <w:p w14:paraId="506FB611" w14:textId="77777777" w:rsidR="000B79A4" w:rsidRPr="000B79A4" w:rsidRDefault="000B79A4" w:rsidP="00BE07AB">
      <w:pPr>
        <w:rPr>
          <w:color w:val="EE0000"/>
          <w:lang w:val="nn-NO"/>
        </w:rPr>
      </w:pPr>
    </w:p>
    <w:p w14:paraId="5A2D1853" w14:textId="77777777" w:rsidR="00BE07AB" w:rsidRPr="00BE07AB" w:rsidRDefault="00BE07AB" w:rsidP="00BE07AB">
      <w:pPr>
        <w:pStyle w:val="Overskrift2"/>
      </w:pPr>
      <w:r w:rsidRPr="00BE07AB">
        <w:t>Ved avvik og behov for oppdatering av plan</w:t>
      </w:r>
    </w:p>
    <w:p w14:paraId="0F0B1301" w14:textId="77777777" w:rsidR="00BE07AB" w:rsidRPr="00BE07AB" w:rsidRDefault="00BE07AB" w:rsidP="00BE07AB">
      <w:pPr>
        <w:rPr>
          <w:lang w:val="nn-NO"/>
        </w:rPr>
      </w:pPr>
      <w:r w:rsidRPr="00BE07AB">
        <w:rPr>
          <w:lang w:val="nn-NO"/>
        </w:rPr>
        <w:t xml:space="preserve">Sogndal kommune har ansvar for å holde SHA planen oppdatert til ein kvar tid ut ifrå gjeldande risiko for </w:t>
      </w:r>
      <w:proofErr w:type="spellStart"/>
      <w:r w:rsidRPr="00BE07AB">
        <w:rPr>
          <w:lang w:val="nn-NO"/>
        </w:rPr>
        <w:t>uønska</w:t>
      </w:r>
      <w:proofErr w:type="spellEnd"/>
      <w:r w:rsidRPr="00BE07AB">
        <w:rPr>
          <w:lang w:val="nn-NO"/>
        </w:rPr>
        <w:t xml:space="preserve"> hending og farar. Om utførande skulle avdekke ny risikoinformasjon må dette meldast inn i entreprenørens HMS-avvikssystem, og næraste leiar må melde snarast inn til SHA-koordinator for kommunen (sjå organisasjonskart).</w:t>
      </w:r>
    </w:p>
    <w:p w14:paraId="36E4C197" w14:textId="77777777" w:rsidR="00BE07AB" w:rsidRPr="00BE07AB" w:rsidRDefault="00BE07AB" w:rsidP="00BE07AB">
      <w:pPr>
        <w:rPr>
          <w:lang w:val="nn-NO"/>
        </w:rPr>
      </w:pPr>
      <w:r w:rsidRPr="00BE07AB">
        <w:rPr>
          <w:lang w:val="nn-NO"/>
        </w:rPr>
        <w:t>SHA plan skal alltid sjåast igjennom ved vernerundar og kommunen oppdaterer planen deretter.</w:t>
      </w:r>
    </w:p>
    <w:p w14:paraId="00E3887D" w14:textId="70007274" w:rsidR="00BE07AB" w:rsidRPr="00BE07AB" w:rsidRDefault="00BE07AB" w:rsidP="00BE07AB">
      <w:pPr>
        <w:rPr>
          <w:lang w:val="nn-NO"/>
        </w:rPr>
      </w:pPr>
      <w:r w:rsidRPr="00BE07AB">
        <w:rPr>
          <w:lang w:val="nn-NO"/>
        </w:rPr>
        <w:t xml:space="preserve">Ved nye risikoforhold vil SHA-koordinator revidere SHA-planen i </w:t>
      </w:r>
      <w:r w:rsidR="000B79A4">
        <w:rPr>
          <w:lang w:val="nn-NO"/>
        </w:rPr>
        <w:t>det digitale prosjektstyringsverktøyet</w:t>
      </w:r>
      <w:r w:rsidRPr="00BE07AB">
        <w:rPr>
          <w:lang w:val="nn-NO"/>
        </w:rPr>
        <w:t xml:space="preserve"> og melde om dette. </w:t>
      </w:r>
    </w:p>
    <w:p w14:paraId="33F7D397" w14:textId="77777777" w:rsidR="00BE07AB" w:rsidRPr="00BE07AB" w:rsidRDefault="00BE07AB" w:rsidP="00BE07AB">
      <w:pPr>
        <w:rPr>
          <w:lang w:val="nn-NO"/>
        </w:rPr>
        <w:sectPr w:rsidR="00BE07AB" w:rsidRPr="00BE07AB" w:rsidSect="00BE07AB">
          <w:headerReference w:type="default" r:id="rId1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BE07AB">
        <w:rPr>
          <w:lang w:val="nn-NO"/>
        </w:rPr>
        <w:t>Alle skal ha tilgang til nyaste reviderte SHA-planen på byggjeplass.</w:t>
      </w:r>
    </w:p>
    <w:p w14:paraId="457D19D4" w14:textId="77777777" w:rsidR="00BE07AB" w:rsidRPr="00BE07AB" w:rsidRDefault="00BE07AB" w:rsidP="00BE07AB">
      <w:pPr>
        <w:pStyle w:val="Overskrift2"/>
      </w:pPr>
      <w:r w:rsidRPr="00BE07AB">
        <w:lastRenderedPageBreak/>
        <w:t>Spesifikke risikoforhold med tiltak</w:t>
      </w:r>
    </w:p>
    <w:tbl>
      <w:tblPr>
        <w:tblStyle w:val="Tabellrutenett"/>
        <w:tblW w:w="13462" w:type="dxa"/>
        <w:tblLook w:val="04A0" w:firstRow="1" w:lastRow="0" w:firstColumn="1" w:lastColumn="0" w:noHBand="0" w:noVBand="1"/>
      </w:tblPr>
      <w:tblGrid>
        <w:gridCol w:w="3539"/>
        <w:gridCol w:w="3253"/>
        <w:gridCol w:w="2693"/>
        <w:gridCol w:w="2691"/>
        <w:gridCol w:w="1286"/>
      </w:tblGrid>
      <w:tr w:rsidR="00BE07AB" w:rsidRPr="00BE07AB" w14:paraId="6B04AC3B" w14:textId="77777777" w:rsidTr="00E15391">
        <w:tc>
          <w:tcPr>
            <w:tcW w:w="3539" w:type="dxa"/>
          </w:tcPr>
          <w:p w14:paraId="6B54B46A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Aktivitet</w:t>
            </w:r>
          </w:p>
        </w:tc>
        <w:tc>
          <w:tcPr>
            <w:tcW w:w="3253" w:type="dxa"/>
          </w:tcPr>
          <w:p w14:paraId="2B9A394D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Kva som er risiko</w:t>
            </w:r>
          </w:p>
        </w:tc>
        <w:tc>
          <w:tcPr>
            <w:tcW w:w="2693" w:type="dxa"/>
          </w:tcPr>
          <w:p w14:paraId="5694FCF0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Mogleg konsekvens</w:t>
            </w:r>
          </w:p>
        </w:tc>
        <w:tc>
          <w:tcPr>
            <w:tcW w:w="2691" w:type="dxa"/>
          </w:tcPr>
          <w:p w14:paraId="2CB86558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Tiltak for å redusere risiko</w:t>
            </w:r>
          </w:p>
        </w:tc>
        <w:tc>
          <w:tcPr>
            <w:tcW w:w="1286" w:type="dxa"/>
          </w:tcPr>
          <w:p w14:paraId="3914B8DC" w14:textId="77777777" w:rsidR="00BE07AB" w:rsidRPr="00BE07AB" w:rsidRDefault="00BE07AB" w:rsidP="006308F1">
            <w:pPr>
              <w:rPr>
                <w:b/>
                <w:bCs/>
                <w:sz w:val="24"/>
                <w:szCs w:val="24"/>
              </w:rPr>
            </w:pPr>
            <w:r w:rsidRPr="00BE07AB">
              <w:rPr>
                <w:b/>
                <w:bCs/>
                <w:sz w:val="24"/>
                <w:szCs w:val="24"/>
              </w:rPr>
              <w:t>Kven har ansvaret</w:t>
            </w:r>
          </w:p>
        </w:tc>
      </w:tr>
      <w:tr w:rsidR="00BE07AB" w:rsidRPr="00BE07AB" w14:paraId="5A79EAD3" w14:textId="77777777" w:rsidTr="00E15391">
        <w:tc>
          <w:tcPr>
            <w:tcW w:w="3539" w:type="dxa"/>
          </w:tcPr>
          <w:p w14:paraId="7C637471" w14:textId="1B0D5DA0" w:rsidR="00BE07AB" w:rsidRPr="00BE07AB" w:rsidRDefault="00660DEF" w:rsidP="006308F1">
            <w:r>
              <w:t>A</w:t>
            </w:r>
            <w:r w:rsidRPr="00660DEF">
              <w:t xml:space="preserve">rbeid nær </w:t>
            </w:r>
            <w:proofErr w:type="spellStart"/>
            <w:r w:rsidRPr="00660DEF">
              <w:t>installasjoner</w:t>
            </w:r>
            <w:proofErr w:type="spellEnd"/>
            <w:r w:rsidRPr="00660DEF">
              <w:t xml:space="preserve"> i grunnen</w:t>
            </w:r>
          </w:p>
        </w:tc>
        <w:tc>
          <w:tcPr>
            <w:tcW w:w="3253" w:type="dxa"/>
          </w:tcPr>
          <w:p w14:paraId="6CF934E2" w14:textId="77777777" w:rsidR="00F15436" w:rsidRDefault="00F15436" w:rsidP="00F15436">
            <w:r>
              <w:t>Gravearbeid ved grunnarbeid kjem i konflikt med kablar</w:t>
            </w:r>
          </w:p>
          <w:p w14:paraId="2F6EA48F" w14:textId="77777777" w:rsidR="00F15436" w:rsidRDefault="00F15436" w:rsidP="00F15436">
            <w:r>
              <w:t>for straum, fiber, vatn og avløp.</w:t>
            </w:r>
          </w:p>
          <w:p w14:paraId="0E771AF9" w14:textId="04BF0BA7" w:rsidR="00BE07AB" w:rsidRPr="00BE07AB" w:rsidRDefault="00F15436" w:rsidP="00F15436">
            <w:r>
              <w:t xml:space="preserve">Fare for </w:t>
            </w:r>
            <w:proofErr w:type="spellStart"/>
            <w:r>
              <w:t>brudd</w:t>
            </w:r>
            <w:proofErr w:type="spellEnd"/>
            <w:r>
              <w:t xml:space="preserve"> på </w:t>
            </w:r>
            <w:proofErr w:type="spellStart"/>
            <w:r>
              <w:t>vannledning</w:t>
            </w:r>
            <w:proofErr w:type="spellEnd"/>
            <w:r>
              <w:t>, fare for å få straum</w:t>
            </w:r>
            <w:r w:rsidR="00A647BE">
              <w:t xml:space="preserve"> i seg</w:t>
            </w:r>
          </w:p>
        </w:tc>
        <w:tc>
          <w:tcPr>
            <w:tcW w:w="2693" w:type="dxa"/>
          </w:tcPr>
          <w:p w14:paraId="405F7C89" w14:textId="19E87CA5" w:rsidR="00BE07AB" w:rsidRPr="00BE07AB" w:rsidRDefault="00A647BE" w:rsidP="006308F1">
            <w:r>
              <w:t>Fare for liv og helse</w:t>
            </w:r>
          </w:p>
        </w:tc>
        <w:tc>
          <w:tcPr>
            <w:tcW w:w="2691" w:type="dxa"/>
          </w:tcPr>
          <w:p w14:paraId="2A39752E" w14:textId="4A7FF58C" w:rsidR="00BE07AB" w:rsidRPr="00BE07AB" w:rsidRDefault="00A647BE" w:rsidP="006308F1">
            <w:r>
              <w:t>Totalentreprenør syter for kabelpåvising før oppstart gravearbeid</w:t>
            </w:r>
          </w:p>
        </w:tc>
        <w:tc>
          <w:tcPr>
            <w:tcW w:w="1286" w:type="dxa"/>
          </w:tcPr>
          <w:p w14:paraId="4C57AC4D" w14:textId="3DA0E16F" w:rsidR="00BE07AB" w:rsidRPr="00BE07AB" w:rsidRDefault="00A647BE" w:rsidP="006308F1">
            <w:r>
              <w:t>TE</w:t>
            </w:r>
          </w:p>
        </w:tc>
      </w:tr>
      <w:tr w:rsidR="00BE07AB" w:rsidRPr="00BE07AB" w14:paraId="49F268A8" w14:textId="77777777" w:rsidTr="00E15391">
        <w:tc>
          <w:tcPr>
            <w:tcW w:w="3539" w:type="dxa"/>
          </w:tcPr>
          <w:p w14:paraId="5E5144B9" w14:textId="417B3557" w:rsidR="00BE07AB" w:rsidRPr="00BE07AB" w:rsidRDefault="00660DEF" w:rsidP="006308F1">
            <w:r>
              <w:t>A</w:t>
            </w:r>
            <w:r w:rsidRPr="00660DEF">
              <w:t xml:space="preserve">rbeid på steder med </w:t>
            </w:r>
            <w:r w:rsidR="00237E08" w:rsidRPr="00660DEF">
              <w:t>passerande</w:t>
            </w:r>
            <w:r w:rsidRPr="00660DEF">
              <w:t xml:space="preserve"> trafikk</w:t>
            </w:r>
          </w:p>
        </w:tc>
        <w:tc>
          <w:tcPr>
            <w:tcW w:w="3253" w:type="dxa"/>
          </w:tcPr>
          <w:p w14:paraId="6EC65D39" w14:textId="556F7FA7" w:rsidR="00BE07AB" w:rsidRPr="00BE07AB" w:rsidRDefault="00D87B6A" w:rsidP="006308F1">
            <w:r>
              <w:t xml:space="preserve">Det er dårleg sikt frå </w:t>
            </w:r>
            <w:r w:rsidR="00191ABD">
              <w:t>utkøyrselen</w:t>
            </w:r>
            <w:r>
              <w:t xml:space="preserve"> inn på kommunal </w:t>
            </w:r>
            <w:r w:rsidR="00F41930">
              <w:t>veg</w:t>
            </w:r>
          </w:p>
        </w:tc>
        <w:tc>
          <w:tcPr>
            <w:tcW w:w="2693" w:type="dxa"/>
          </w:tcPr>
          <w:p w14:paraId="7154A114" w14:textId="709C4D53" w:rsidR="00BE07AB" w:rsidRPr="00BE07AB" w:rsidRDefault="00191ABD" w:rsidP="006308F1">
            <w:r>
              <w:t>Fare for påkøyrsel</w:t>
            </w:r>
          </w:p>
        </w:tc>
        <w:tc>
          <w:tcPr>
            <w:tcW w:w="2691" w:type="dxa"/>
          </w:tcPr>
          <w:p w14:paraId="42177809" w14:textId="205D2320" w:rsidR="007528C4" w:rsidRDefault="007528C4" w:rsidP="006308F1">
            <w:r>
              <w:t xml:space="preserve">TE må sjå på korleis ein ivareteke siktsone </w:t>
            </w:r>
          </w:p>
          <w:p w14:paraId="56B47A98" w14:textId="1B5E75BD" w:rsidR="00BE07AB" w:rsidRPr="00BE07AB" w:rsidRDefault="00A03141" w:rsidP="006308F1">
            <w:r>
              <w:t>utkøyring</w:t>
            </w:r>
            <w:r w:rsidR="007D710E">
              <w:t xml:space="preserve"> </w:t>
            </w:r>
            <w:r w:rsidR="007528C4">
              <w:t>på</w:t>
            </w:r>
            <w:r w:rsidR="007D710E">
              <w:t xml:space="preserve"> </w:t>
            </w:r>
            <w:r>
              <w:t>Leitevegen</w:t>
            </w:r>
          </w:p>
        </w:tc>
        <w:tc>
          <w:tcPr>
            <w:tcW w:w="1286" w:type="dxa"/>
          </w:tcPr>
          <w:p w14:paraId="1A1C4792" w14:textId="38E857FB" w:rsidR="00BE07AB" w:rsidRPr="00BE07AB" w:rsidRDefault="007D710E" w:rsidP="006308F1">
            <w:r>
              <w:t>TE</w:t>
            </w:r>
          </w:p>
        </w:tc>
      </w:tr>
      <w:tr w:rsidR="001374B5" w:rsidRPr="00BE07AB" w14:paraId="27D7D6D4" w14:textId="77777777" w:rsidTr="00E15391">
        <w:tc>
          <w:tcPr>
            <w:tcW w:w="3539" w:type="dxa"/>
          </w:tcPr>
          <w:p w14:paraId="0A6004C4" w14:textId="0974884E" w:rsidR="001374B5" w:rsidRPr="00BE07AB" w:rsidRDefault="00660DEF" w:rsidP="00884E68">
            <w:r>
              <w:t>A</w:t>
            </w:r>
            <w:r w:rsidRPr="00660DEF">
              <w:t xml:space="preserve">rbeid som </w:t>
            </w:r>
            <w:proofErr w:type="spellStart"/>
            <w:r w:rsidRPr="00660DEF">
              <w:t>innebærer</w:t>
            </w:r>
            <w:proofErr w:type="spellEnd"/>
            <w:r w:rsidRPr="00660DEF">
              <w:t xml:space="preserve"> riving av </w:t>
            </w:r>
            <w:proofErr w:type="spellStart"/>
            <w:r w:rsidRPr="00660DEF">
              <w:t>bærende</w:t>
            </w:r>
            <w:proofErr w:type="spellEnd"/>
            <w:r w:rsidRPr="00660DEF">
              <w:t xml:space="preserve"> </w:t>
            </w:r>
            <w:proofErr w:type="spellStart"/>
            <w:r w:rsidRPr="00660DEF">
              <w:t>konstruksjoner</w:t>
            </w:r>
            <w:proofErr w:type="spellEnd"/>
          </w:p>
        </w:tc>
        <w:tc>
          <w:tcPr>
            <w:tcW w:w="3253" w:type="dxa"/>
          </w:tcPr>
          <w:p w14:paraId="20A382A3" w14:textId="6BC4D20B" w:rsidR="001374B5" w:rsidRPr="00BE07AB" w:rsidRDefault="00DF5302" w:rsidP="00884E68">
            <w:r>
              <w:t xml:space="preserve">Veggen mellom </w:t>
            </w:r>
            <w:r w:rsidR="00EA7D63">
              <w:t>bad og vaskerom skal rivast.</w:t>
            </w:r>
          </w:p>
        </w:tc>
        <w:tc>
          <w:tcPr>
            <w:tcW w:w="2693" w:type="dxa"/>
          </w:tcPr>
          <w:p w14:paraId="3BD759DE" w14:textId="682A179F" w:rsidR="001374B5" w:rsidRPr="00BE07AB" w:rsidRDefault="00EA7D63" w:rsidP="00884E68">
            <w:proofErr w:type="spellStart"/>
            <w:r>
              <w:t>Svekkelse</w:t>
            </w:r>
            <w:proofErr w:type="spellEnd"/>
            <w:r>
              <w:t xml:space="preserve"> av bjelkelag over, fare for kollaps</w:t>
            </w:r>
          </w:p>
        </w:tc>
        <w:tc>
          <w:tcPr>
            <w:tcW w:w="2691" w:type="dxa"/>
          </w:tcPr>
          <w:p w14:paraId="4F9F6B65" w14:textId="0CB57098" w:rsidR="001374B5" w:rsidRPr="00BE07AB" w:rsidRDefault="00EA7D63" w:rsidP="00884E68">
            <w:r>
              <w:t xml:space="preserve">Undersøke om bjelkelaget støtter seg på vegg. Evt. Forsterke bjelkelaget om </w:t>
            </w:r>
            <w:proofErr w:type="spellStart"/>
            <w:r w:rsidR="00F01E82">
              <w:t>skilleveggen</w:t>
            </w:r>
            <w:proofErr w:type="spellEnd"/>
            <w:r w:rsidR="00F01E82">
              <w:t xml:space="preserve"> skulle vere </w:t>
            </w:r>
            <w:proofErr w:type="spellStart"/>
            <w:r w:rsidR="00F01E82">
              <w:t>bærende</w:t>
            </w:r>
            <w:proofErr w:type="spellEnd"/>
          </w:p>
        </w:tc>
        <w:tc>
          <w:tcPr>
            <w:tcW w:w="1286" w:type="dxa"/>
          </w:tcPr>
          <w:p w14:paraId="31E7E20D" w14:textId="394320BA" w:rsidR="001374B5" w:rsidRPr="00BE07AB" w:rsidRDefault="00F01E82" w:rsidP="00884E68">
            <w:r>
              <w:t>TE</w:t>
            </w:r>
          </w:p>
        </w:tc>
      </w:tr>
    </w:tbl>
    <w:p w14:paraId="63A20FED" w14:textId="77777777" w:rsidR="00385117" w:rsidRPr="00BE07AB" w:rsidRDefault="00385117" w:rsidP="00BE07AB">
      <w:pPr>
        <w:tabs>
          <w:tab w:val="left" w:pos="1759"/>
        </w:tabs>
        <w:spacing w:before="240"/>
        <w:rPr>
          <w:rFonts w:ascii="Arial" w:hAnsi="Arial" w:cs="Arial"/>
          <w:lang w:val="nn-NO"/>
        </w:rPr>
      </w:pPr>
    </w:p>
    <w:sectPr w:rsidR="00385117" w:rsidRPr="00BE07AB" w:rsidSect="00BE07AB">
      <w:pgSz w:w="16840" w:h="11900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1049B4" w14:textId="77777777" w:rsidR="00060315" w:rsidRDefault="00060315" w:rsidP="00BB5AAE">
      <w:r>
        <w:separator/>
      </w:r>
    </w:p>
  </w:endnote>
  <w:endnote w:type="continuationSeparator" w:id="0">
    <w:p w14:paraId="605BE9D4" w14:textId="77777777" w:rsidR="00060315" w:rsidRDefault="00060315" w:rsidP="00BB5AA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5364A6" w14:textId="77777777" w:rsidR="00060315" w:rsidRDefault="00060315" w:rsidP="00BB5AAE">
      <w:r>
        <w:separator/>
      </w:r>
    </w:p>
  </w:footnote>
  <w:footnote w:type="continuationSeparator" w:id="0">
    <w:p w14:paraId="642B4B01" w14:textId="77777777" w:rsidR="00060315" w:rsidRDefault="00060315" w:rsidP="00BB5AA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AD7BB5" w14:textId="4AF3E84D" w:rsidR="00BE07AB" w:rsidRPr="00910718" w:rsidRDefault="00910718" w:rsidP="00910718">
    <w:pPr>
      <w:tabs>
        <w:tab w:val="left" w:pos="4573"/>
      </w:tabs>
      <w:rPr>
        <w:rFonts w:ascii="Arial" w:hAnsi="Arial" w:cs="Arial"/>
        <w:sz w:val="56"/>
        <w:szCs w:val="56"/>
      </w:rPr>
    </w:pPr>
    <w:r>
      <w:t>Prosjektnamn</w:t>
    </w:r>
    <w:r w:rsidR="008E274E">
      <w:fldChar w:fldCharType="begin"/>
    </w:r>
    <w:r w:rsidR="008E274E">
      <w:instrText xml:space="preserve"> </w:instrText>
    </w:r>
    <w:r w:rsidR="00F648F5">
      <w:instrText>REF Navn</w:instrText>
    </w:r>
    <w:r w:rsidR="008E274E">
      <w:instrText xml:space="preserve"> </w:instrText>
    </w:r>
    <w:r w:rsidR="00F648F5">
      <w:instrText xml:space="preserve"> \* MERGEFORMAT </w:instrText>
    </w:r>
    <w:r w:rsidR="008E274E">
      <w:fldChar w:fldCharType="separate"/>
    </w:r>
    <w:r w:rsidR="008E274E">
      <w:fldChar w:fldCharType="end"/>
    </w:r>
    <w:r w:rsidR="00BE07AB">
      <w:rPr>
        <w:noProof/>
      </w:rPr>
      <w:drawing>
        <wp:anchor distT="0" distB="0" distL="114300" distR="114300" simplePos="0" relativeHeight="251658240" behindDoc="1" locked="0" layoutInCell="1" allowOverlap="1" wp14:anchorId="24434828" wp14:editId="195458A3">
          <wp:simplePos x="0" y="0"/>
          <wp:positionH relativeFrom="margin">
            <wp:align>right</wp:align>
          </wp:positionH>
          <wp:positionV relativeFrom="paragraph">
            <wp:posOffset>-144568</wp:posOffset>
          </wp:positionV>
          <wp:extent cx="545365" cy="584200"/>
          <wp:effectExtent l="0" t="0" r="7620" b="6350"/>
          <wp:wrapTight wrapText="bothSides">
            <wp:wrapPolygon edited="0">
              <wp:start x="3021" y="0"/>
              <wp:lineTo x="3021" y="2817"/>
              <wp:lineTo x="6797" y="11270"/>
              <wp:lineTo x="0" y="13383"/>
              <wp:lineTo x="0" y="21130"/>
              <wp:lineTo x="21147" y="21130"/>
              <wp:lineTo x="21147" y="13383"/>
              <wp:lineTo x="15105" y="11270"/>
              <wp:lineTo x="18126" y="2817"/>
              <wp:lineTo x="18126" y="0"/>
              <wp:lineTo x="3021" y="0"/>
            </wp:wrapPolygon>
          </wp:wrapTight>
          <wp:docPr id="1254280708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5365" cy="584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ab/>
      <w:t>SHA-plan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9F1C83"/>
    <w:multiLevelType w:val="hybridMultilevel"/>
    <w:tmpl w:val="EDB247EA"/>
    <w:lvl w:ilvl="0" w:tplc="08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6382779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F0A"/>
    <w:rsid w:val="00060315"/>
    <w:rsid w:val="000B0757"/>
    <w:rsid w:val="000B79A4"/>
    <w:rsid w:val="00124C6E"/>
    <w:rsid w:val="001374B5"/>
    <w:rsid w:val="00191ABD"/>
    <w:rsid w:val="00193862"/>
    <w:rsid w:val="001D0338"/>
    <w:rsid w:val="00200654"/>
    <w:rsid w:val="00237E08"/>
    <w:rsid w:val="00251515"/>
    <w:rsid w:val="00261924"/>
    <w:rsid w:val="0037670A"/>
    <w:rsid w:val="00385117"/>
    <w:rsid w:val="00385A93"/>
    <w:rsid w:val="003D374C"/>
    <w:rsid w:val="003F0EB1"/>
    <w:rsid w:val="004241DA"/>
    <w:rsid w:val="00544656"/>
    <w:rsid w:val="00550EEC"/>
    <w:rsid w:val="0056378A"/>
    <w:rsid w:val="005673AC"/>
    <w:rsid w:val="005717E4"/>
    <w:rsid w:val="005B4D07"/>
    <w:rsid w:val="005F7AB9"/>
    <w:rsid w:val="00616BCB"/>
    <w:rsid w:val="00647ACF"/>
    <w:rsid w:val="00660DEF"/>
    <w:rsid w:val="00680CEA"/>
    <w:rsid w:val="0069446D"/>
    <w:rsid w:val="006B4544"/>
    <w:rsid w:val="007528C4"/>
    <w:rsid w:val="00793770"/>
    <w:rsid w:val="007B19D5"/>
    <w:rsid w:val="007B6309"/>
    <w:rsid w:val="007C422F"/>
    <w:rsid w:val="007D710E"/>
    <w:rsid w:val="0080539C"/>
    <w:rsid w:val="008274E8"/>
    <w:rsid w:val="008667FA"/>
    <w:rsid w:val="008D0FEB"/>
    <w:rsid w:val="008E274E"/>
    <w:rsid w:val="00910718"/>
    <w:rsid w:val="0094770E"/>
    <w:rsid w:val="00970542"/>
    <w:rsid w:val="009C6ED3"/>
    <w:rsid w:val="009F4B8C"/>
    <w:rsid w:val="009F5473"/>
    <w:rsid w:val="00A03141"/>
    <w:rsid w:val="00A647BE"/>
    <w:rsid w:val="00AC0BE9"/>
    <w:rsid w:val="00AE3E2A"/>
    <w:rsid w:val="00B54B66"/>
    <w:rsid w:val="00B927CA"/>
    <w:rsid w:val="00BB5AAE"/>
    <w:rsid w:val="00BE07AB"/>
    <w:rsid w:val="00C45E79"/>
    <w:rsid w:val="00C604B0"/>
    <w:rsid w:val="00CA0A59"/>
    <w:rsid w:val="00CB134B"/>
    <w:rsid w:val="00CC559A"/>
    <w:rsid w:val="00CE10F0"/>
    <w:rsid w:val="00D30FA3"/>
    <w:rsid w:val="00D87B6A"/>
    <w:rsid w:val="00DB2097"/>
    <w:rsid w:val="00DC53A1"/>
    <w:rsid w:val="00DF5302"/>
    <w:rsid w:val="00E15391"/>
    <w:rsid w:val="00E54B32"/>
    <w:rsid w:val="00E82606"/>
    <w:rsid w:val="00EA7D63"/>
    <w:rsid w:val="00ED6F0A"/>
    <w:rsid w:val="00F01E82"/>
    <w:rsid w:val="00F15436"/>
    <w:rsid w:val="00F41930"/>
    <w:rsid w:val="00F648F5"/>
    <w:rsid w:val="00F75620"/>
    <w:rsid w:val="00F83EA2"/>
    <w:rsid w:val="00F95533"/>
    <w:rsid w:val="00FF67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29D712"/>
  <w15:chartTrackingRefBased/>
  <w15:docId w15:val="{FCED79F1-9D31-4D4B-9E11-A5EF97C58C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nb-N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BE07AB"/>
    <w:pPr>
      <w:keepNext/>
      <w:keepLines/>
      <w:spacing w:before="160" w:after="80" w:line="259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nn-NO"/>
      <w14:ligatures w14:val="standardContextual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BB5AAE"/>
    <w:pPr>
      <w:tabs>
        <w:tab w:val="center" w:pos="4536"/>
        <w:tab w:val="right" w:pos="9072"/>
      </w:tabs>
    </w:pPr>
  </w:style>
  <w:style w:type="character" w:customStyle="1" w:styleId="TopptekstTegn">
    <w:name w:val="Topptekst Tegn"/>
    <w:basedOn w:val="Standardskriftforavsnitt"/>
    <w:link w:val="Topptekst"/>
    <w:uiPriority w:val="99"/>
    <w:rsid w:val="00BB5AAE"/>
  </w:style>
  <w:style w:type="paragraph" w:styleId="Bunntekst">
    <w:name w:val="footer"/>
    <w:basedOn w:val="Normal"/>
    <w:link w:val="BunntekstTegn"/>
    <w:uiPriority w:val="99"/>
    <w:unhideWhenUsed/>
    <w:rsid w:val="00BB5AAE"/>
    <w:pPr>
      <w:tabs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BB5AAE"/>
  </w:style>
  <w:style w:type="character" w:customStyle="1" w:styleId="Overskrift2Tegn">
    <w:name w:val="Overskrift 2 Tegn"/>
    <w:basedOn w:val="Standardskriftforavsnitt"/>
    <w:link w:val="Overskrift2"/>
    <w:uiPriority w:val="9"/>
    <w:rsid w:val="00BE07AB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nn-NO"/>
      <w14:ligatures w14:val="standardContextual"/>
    </w:rPr>
  </w:style>
  <w:style w:type="paragraph" w:styleId="Listeavsnitt">
    <w:name w:val="List Paragraph"/>
    <w:basedOn w:val="Normal"/>
    <w:uiPriority w:val="34"/>
    <w:qFormat/>
    <w:rsid w:val="00BE07AB"/>
    <w:pPr>
      <w:spacing w:after="160" w:line="259" w:lineRule="auto"/>
      <w:ind w:left="720"/>
      <w:contextualSpacing/>
    </w:pPr>
    <w:rPr>
      <w:sz w:val="22"/>
      <w:szCs w:val="22"/>
      <w:lang w:val="nn-NO"/>
      <w14:ligatures w14:val="standardContextual"/>
    </w:rPr>
  </w:style>
  <w:style w:type="table" w:styleId="Tabellrutenett">
    <w:name w:val="Table Grid"/>
    <w:basedOn w:val="Vanligtabell"/>
    <w:uiPriority w:val="39"/>
    <w:rsid w:val="00BE07AB"/>
    <w:rPr>
      <w:sz w:val="22"/>
      <w:szCs w:val="22"/>
      <w:lang w:val="nn-NO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ssholdertekst">
    <w:name w:val="Placeholder Text"/>
    <w:basedOn w:val="Standardskriftforavsnitt"/>
    <w:uiPriority w:val="99"/>
    <w:semiHidden/>
    <w:rsid w:val="00ED6F0A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diagramLayout" Target="diagrams/layout1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diagramData" Target="diagrams/data1.xml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diagramColors" Target="diagrams/colors1.xml"/><Relationship Id="rId10" Type="http://schemas.openxmlformats.org/officeDocument/2006/relationships/image" Target="media/image1.jp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diagramQuickStyle" Target="diagrams/quickStyl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&#229;konS&#230;hleLangvad\OneDrive%20-%20Sogndal%20kommune\Dokumenter\MAL\Prosjektmal\06%20HMS%20-%20SHA\SHA-plan.dotx" TargetMode="Externa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CCE1793-5980-4A80-8C74-6827841FED38}" type="doc">
      <dgm:prSet loTypeId="urn:microsoft.com/office/officeart/2005/8/layout/orgChart1" loCatId="hierarchy" qsTypeId="urn:microsoft.com/office/officeart/2005/8/quickstyle/simple1" qsCatId="simple" csTypeId="urn:microsoft.com/office/officeart/2005/8/colors/accent0_1" csCatId="mainScheme" phldr="1"/>
      <dgm:spPr/>
      <dgm:t>
        <a:bodyPr/>
        <a:lstStyle/>
        <a:p>
          <a:endParaRPr lang="nb-NO"/>
        </a:p>
      </dgm:t>
    </dgm:pt>
    <dgm:pt modelId="{59B5D690-09FE-41C4-8F13-6CA3D3A95793}">
      <dgm:prSet custT="1"/>
      <dgm:spPr/>
      <dgm:t>
        <a:bodyPr lIns="72000" rIns="72000" anchor="t" anchorCtr="0"/>
        <a:lstStyle/>
        <a:p>
          <a:pPr marR="0" algn="ctr" rtl="0"/>
          <a:r>
            <a:rPr lang="nb-NO" sz="1200" b="1" i="0" u="none" strike="noStrike" baseline="0">
              <a:latin typeface="Calibri"/>
            </a:rPr>
            <a:t>Byggherre</a:t>
          </a:r>
          <a:br>
            <a:rPr lang="nb-NO" sz="1200" b="1" i="0" u="none" strike="noStrike" baseline="0">
              <a:latin typeface="Calibri"/>
            </a:rPr>
          </a:br>
          <a:r>
            <a:rPr lang="nb-NO" sz="1200" b="0" i="0" u="none" strike="noStrike" baseline="0">
              <a:latin typeface="Calibri"/>
            </a:rPr>
            <a:t>Sogndal kommune</a:t>
          </a:r>
        </a:p>
      </dgm:t>
    </dgm:pt>
    <dgm:pt modelId="{E10D7C61-4A51-42BF-9B64-594198E251BA}" type="parTrans" cxnId="{34757691-C0EB-49D4-A3B9-286C4A3B678A}">
      <dgm:prSet/>
      <dgm:spPr/>
      <dgm:t>
        <a:bodyPr/>
        <a:lstStyle/>
        <a:p>
          <a:endParaRPr lang="nb-NO"/>
        </a:p>
      </dgm:t>
    </dgm:pt>
    <dgm:pt modelId="{DECF2117-47CC-4680-B9A9-47D1E36CC8C6}" type="sibTrans" cxnId="{34757691-C0EB-49D4-A3B9-286C4A3B678A}">
      <dgm:prSet/>
      <dgm:spPr/>
      <dgm:t>
        <a:bodyPr/>
        <a:lstStyle/>
        <a:p>
          <a:endParaRPr lang="nb-NO"/>
        </a:p>
      </dgm:t>
    </dgm:pt>
    <dgm:pt modelId="{394CA994-958A-47C6-8D78-6DFDB01AB7B6}">
      <dgm:prSet custT="1"/>
      <dgm:spPr/>
      <dgm:t>
        <a:bodyPr lIns="72000" rIns="72000" anchor="t" anchorCtr="0"/>
        <a:lstStyle/>
        <a:p>
          <a:pPr marR="0" algn="ctr" rtl="0"/>
          <a:r>
            <a:rPr lang="nb-NO" sz="1200" b="1" i="0" u="none" strike="noStrike" baseline="0">
              <a:latin typeface="Calibri"/>
            </a:rPr>
            <a:t>Byggherrens Representant</a:t>
          </a:r>
        </a:p>
        <a:p>
          <a:pPr marR="0" algn="ctr" rtl="0"/>
          <a:r>
            <a:rPr lang="nb-NO" sz="1200" b="0" i="0" u="none" strike="noStrike" baseline="0">
              <a:latin typeface="Calibri"/>
            </a:rPr>
            <a:t>Navn: Håkon Langvad</a:t>
          </a:r>
        </a:p>
        <a:p>
          <a:pPr marR="0" algn="ctr" rtl="0"/>
          <a:r>
            <a:rPr lang="nb-NO" sz="1200" b="0" i="0" u="none" strike="noStrike" baseline="0">
              <a:latin typeface="Calibri"/>
            </a:rPr>
            <a:t>Rolle:  Prosjektleder</a:t>
          </a:r>
        </a:p>
      </dgm:t>
    </dgm:pt>
    <dgm:pt modelId="{EED7AAD6-A5BE-44E9-B474-8AAD339A1D84}" type="parTrans" cxnId="{0FB8CADB-8801-488A-BDDA-661916FBAA26}">
      <dgm:prSet/>
      <dgm:spPr/>
      <dgm:t>
        <a:bodyPr/>
        <a:lstStyle/>
        <a:p>
          <a:endParaRPr lang="nb-NO"/>
        </a:p>
      </dgm:t>
    </dgm:pt>
    <dgm:pt modelId="{FAA6F7D2-1D27-4E4C-94ED-CE9C3798636B}" type="sibTrans" cxnId="{0FB8CADB-8801-488A-BDDA-661916FBAA26}">
      <dgm:prSet/>
      <dgm:spPr/>
      <dgm:t>
        <a:bodyPr/>
        <a:lstStyle/>
        <a:p>
          <a:endParaRPr lang="nb-NO"/>
        </a:p>
      </dgm:t>
    </dgm:pt>
    <dgm:pt modelId="{FC52F2C1-21AE-4A22-96E5-3D8971DB5AC5}">
      <dgm:prSet custT="1"/>
      <dgm:spPr/>
      <dgm:t>
        <a:bodyPr lIns="72000" rIns="72000" anchor="t" anchorCtr="0"/>
        <a:lstStyle/>
        <a:p>
          <a:pPr marR="0" algn="l" rtl="0"/>
          <a:r>
            <a:rPr lang="nb-NO" sz="1200" b="1" i="0" u="none" strike="noStrike" baseline="0">
              <a:latin typeface="Calibri"/>
            </a:rPr>
            <a:t>Koordinator (KP)</a:t>
          </a:r>
        </a:p>
        <a:p>
          <a:pPr marR="0" algn="l" rtl="0"/>
          <a:r>
            <a:rPr lang="nb-NO" sz="1200" b="0" i="0" u="none" strike="noStrike" baseline="0">
              <a:latin typeface="Calibri"/>
            </a:rPr>
            <a:t>Firma:</a:t>
          </a:r>
        </a:p>
        <a:p>
          <a:pPr marR="0" algn="l" rtl="0"/>
          <a:r>
            <a:rPr lang="nb-NO" sz="1200" b="0" i="0" u="none" strike="noStrike" baseline="0">
              <a:latin typeface="Calibri"/>
            </a:rPr>
            <a:t>Navn:</a:t>
          </a:r>
          <a:endParaRPr lang="nb-NO" sz="1200"/>
        </a:p>
      </dgm:t>
    </dgm:pt>
    <dgm:pt modelId="{3692191A-BE94-4EB3-98ED-366A4A2CA45C}" type="parTrans" cxnId="{C2F12D1A-7DB6-4674-9A40-CBC3481F8357}">
      <dgm:prSet/>
      <dgm:spPr/>
      <dgm:t>
        <a:bodyPr/>
        <a:lstStyle/>
        <a:p>
          <a:endParaRPr lang="nb-NO"/>
        </a:p>
      </dgm:t>
    </dgm:pt>
    <dgm:pt modelId="{2D7138AF-3BC0-4288-A76C-A665C91DAF86}" type="sibTrans" cxnId="{C2F12D1A-7DB6-4674-9A40-CBC3481F8357}">
      <dgm:prSet/>
      <dgm:spPr/>
      <dgm:t>
        <a:bodyPr/>
        <a:lstStyle/>
        <a:p>
          <a:endParaRPr lang="nb-NO"/>
        </a:p>
      </dgm:t>
    </dgm:pt>
    <dgm:pt modelId="{51E3596E-A615-4F11-B5F7-42E528287A40}">
      <dgm:prSet custT="1"/>
      <dgm:spPr/>
      <dgm:t>
        <a:bodyPr lIns="72000" rIns="72000" anchor="t" anchorCtr="0"/>
        <a:lstStyle/>
        <a:p>
          <a:pPr marR="0" algn="l" rtl="0"/>
          <a:r>
            <a:rPr lang="nb-NO" sz="1200" b="1" i="0" u="none" strike="noStrike" baseline="0">
              <a:latin typeface="Calibri"/>
            </a:rPr>
            <a:t>Prosjekterende leverandør(er)</a:t>
          </a:r>
          <a:r>
            <a:rPr lang="nb-NO" sz="1200" b="0" i="0" u="none" strike="noStrike" baseline="0">
              <a:latin typeface="Calibri"/>
            </a:rPr>
            <a:t>: </a:t>
          </a:r>
        </a:p>
        <a:p>
          <a:pPr marR="0" algn="l" rtl="0"/>
          <a:r>
            <a:rPr lang="nb-NO" sz="1200" b="0" i="0" u="none" strike="noStrike" baseline="0">
              <a:latin typeface="Calibri"/>
            </a:rPr>
            <a:t>RIB, RIV, RIE med navn</a:t>
          </a:r>
        </a:p>
        <a:p>
          <a:pPr marR="0" algn="l" rtl="0"/>
          <a:r>
            <a:rPr lang="nb-NO" sz="1200" b="1" i="0" u="none" strike="noStrike" baseline="0">
              <a:latin typeface="Calibri"/>
            </a:rPr>
            <a:t>Arkitekt</a:t>
          </a:r>
          <a:r>
            <a:rPr lang="nb-NO" sz="1200" b="0" i="0" u="none" strike="noStrike" baseline="0">
              <a:latin typeface="Calibri"/>
            </a:rPr>
            <a:t>: navn</a:t>
          </a:r>
          <a:endParaRPr lang="nb-NO" sz="1200"/>
        </a:p>
      </dgm:t>
    </dgm:pt>
    <dgm:pt modelId="{12D7E01B-9F37-450F-82E3-BB89C8216F01}" type="parTrans" cxnId="{0CF24D9C-BFCC-499A-812D-2F5DB560CC35}">
      <dgm:prSet/>
      <dgm:spPr/>
      <dgm:t>
        <a:bodyPr/>
        <a:lstStyle/>
        <a:p>
          <a:endParaRPr lang="nb-NO"/>
        </a:p>
      </dgm:t>
    </dgm:pt>
    <dgm:pt modelId="{CBEE1A35-0F5F-4F77-A936-CBAD89E447FA}" type="sibTrans" cxnId="{0CF24D9C-BFCC-499A-812D-2F5DB560CC35}">
      <dgm:prSet/>
      <dgm:spPr/>
      <dgm:t>
        <a:bodyPr/>
        <a:lstStyle/>
        <a:p>
          <a:endParaRPr lang="nb-NO"/>
        </a:p>
      </dgm:t>
    </dgm:pt>
    <dgm:pt modelId="{73A1F77D-7BF3-4D6F-922B-CE1A4CF6380A}">
      <dgm:prSet custT="1"/>
      <dgm:spPr/>
      <dgm:t>
        <a:bodyPr lIns="72000" rIns="72000" anchor="t" anchorCtr="0"/>
        <a:lstStyle/>
        <a:p>
          <a:pPr marR="0" algn="l" rtl="0"/>
          <a:r>
            <a:rPr lang="nb-NO" sz="1200" b="1" i="0" u="none" strike="noStrike" baseline="0">
              <a:latin typeface="Calibri"/>
            </a:rPr>
            <a:t>Koordinator (KU)</a:t>
          </a:r>
        </a:p>
        <a:p>
          <a:pPr marR="0" algn="l" rtl="0"/>
          <a:r>
            <a:rPr lang="nb-NO" sz="1200" b="0" i="0" u="none" strike="noStrike" baseline="0">
              <a:latin typeface="Calibri"/>
            </a:rPr>
            <a:t>Firma: Sogndal kommune</a:t>
          </a:r>
        </a:p>
        <a:p>
          <a:pPr marR="0" algn="l" rtl="0"/>
          <a:r>
            <a:rPr lang="nb-NO" sz="1200" b="0" i="0" u="none" strike="noStrike" baseline="0">
              <a:latin typeface="Calibri"/>
            </a:rPr>
            <a:t>Navn: Håkon Langvad</a:t>
          </a:r>
          <a:endParaRPr lang="nb-NO" sz="1200"/>
        </a:p>
      </dgm:t>
    </dgm:pt>
    <dgm:pt modelId="{390C2DFE-BBC0-4DA8-AADF-68247DBC728F}" type="parTrans" cxnId="{319D78E8-9DD6-4230-A2B0-20D922B231F6}">
      <dgm:prSet/>
      <dgm:spPr/>
      <dgm:t>
        <a:bodyPr/>
        <a:lstStyle/>
        <a:p>
          <a:endParaRPr lang="nb-NO"/>
        </a:p>
      </dgm:t>
    </dgm:pt>
    <dgm:pt modelId="{E64AA59D-878B-4980-9B58-C77FB06E7943}" type="sibTrans" cxnId="{319D78E8-9DD6-4230-A2B0-20D922B231F6}">
      <dgm:prSet/>
      <dgm:spPr/>
      <dgm:t>
        <a:bodyPr/>
        <a:lstStyle/>
        <a:p>
          <a:endParaRPr lang="nb-NO"/>
        </a:p>
      </dgm:t>
    </dgm:pt>
    <dgm:pt modelId="{4B92837E-7A8D-4DF2-ABC9-03580F350480}">
      <dgm:prSet custT="1"/>
      <dgm:spPr/>
      <dgm:t>
        <a:bodyPr lIns="72000" rIns="72000" anchor="t" anchorCtr="0"/>
        <a:lstStyle/>
        <a:p>
          <a:pPr marR="0" algn="l" rtl="0"/>
          <a:r>
            <a:rPr lang="nb-NO" sz="1200" b="1" i="0" u="none" strike="noStrike" baseline="0">
              <a:latin typeface="Calibri"/>
            </a:rPr>
            <a:t>Utførende leverandør(er)</a:t>
          </a:r>
        </a:p>
        <a:p>
          <a:pPr marR="0" algn="l" rtl="0"/>
          <a:r>
            <a:rPr lang="nb-NO" sz="1200" b="0" i="0" u="none" strike="noStrike" baseline="0">
              <a:latin typeface="Calibri"/>
            </a:rPr>
            <a:t>Navn på firma:</a:t>
          </a:r>
          <a:endParaRPr lang="nb-NO" sz="1200"/>
        </a:p>
      </dgm:t>
    </dgm:pt>
    <dgm:pt modelId="{543D0A88-2832-4D7A-8238-0DC0E2149E5F}" type="sibTrans" cxnId="{51F4154D-342D-4C71-A962-7BCDA5E43B9B}">
      <dgm:prSet/>
      <dgm:spPr/>
      <dgm:t>
        <a:bodyPr/>
        <a:lstStyle/>
        <a:p>
          <a:endParaRPr lang="nb-NO"/>
        </a:p>
      </dgm:t>
    </dgm:pt>
    <dgm:pt modelId="{B8163B6F-A94D-40CD-BFCB-7A104B7BD874}" type="parTrans" cxnId="{51F4154D-342D-4C71-A962-7BCDA5E43B9B}">
      <dgm:prSet/>
      <dgm:spPr/>
      <dgm:t>
        <a:bodyPr/>
        <a:lstStyle/>
        <a:p>
          <a:endParaRPr lang="nb-NO"/>
        </a:p>
      </dgm:t>
    </dgm:pt>
    <dgm:pt modelId="{6AAFDFFF-607B-4895-96DF-54FC50AB5A3C}" type="pres">
      <dgm:prSet presAssocID="{BCCE1793-5980-4A80-8C74-6827841FED38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9C036BD8-D65A-437A-8FA4-722BECA9E3A4}" type="pres">
      <dgm:prSet presAssocID="{59B5D690-09FE-41C4-8F13-6CA3D3A95793}" presName="hierRoot1" presStyleCnt="0">
        <dgm:presLayoutVars>
          <dgm:hierBranch/>
        </dgm:presLayoutVars>
      </dgm:prSet>
      <dgm:spPr/>
    </dgm:pt>
    <dgm:pt modelId="{F116140A-C2D0-4207-8484-8EEA34BBC8BB}" type="pres">
      <dgm:prSet presAssocID="{59B5D690-09FE-41C4-8F13-6CA3D3A95793}" presName="rootComposite1" presStyleCnt="0"/>
      <dgm:spPr/>
    </dgm:pt>
    <dgm:pt modelId="{F10D4994-F934-4E03-A944-81D393898E7B}" type="pres">
      <dgm:prSet presAssocID="{59B5D690-09FE-41C4-8F13-6CA3D3A95793}" presName="rootText1" presStyleLbl="node0" presStyleIdx="0" presStyleCnt="1" custScaleX="105394" custScaleY="59614" custLinFactNeighborX="-5188" custLinFactNeighborY="-23780">
        <dgm:presLayoutVars>
          <dgm:chPref val="3"/>
        </dgm:presLayoutVars>
      </dgm:prSet>
      <dgm:spPr/>
    </dgm:pt>
    <dgm:pt modelId="{01574D4A-559B-4C11-9E54-583AD93E3109}" type="pres">
      <dgm:prSet presAssocID="{59B5D690-09FE-41C4-8F13-6CA3D3A95793}" presName="rootConnector1" presStyleLbl="node1" presStyleIdx="0" presStyleCnt="0"/>
      <dgm:spPr/>
    </dgm:pt>
    <dgm:pt modelId="{B895528D-B174-4DFD-A92F-9469BD5818E6}" type="pres">
      <dgm:prSet presAssocID="{59B5D690-09FE-41C4-8F13-6CA3D3A95793}" presName="hierChild2" presStyleCnt="0"/>
      <dgm:spPr/>
    </dgm:pt>
    <dgm:pt modelId="{7FD9CF48-160A-4470-8F51-D045B177B8FF}" type="pres">
      <dgm:prSet presAssocID="{EED7AAD6-A5BE-44E9-B474-8AAD339A1D84}" presName="Name35" presStyleLbl="parChTrans1D2" presStyleIdx="0" presStyleCnt="1"/>
      <dgm:spPr/>
    </dgm:pt>
    <dgm:pt modelId="{4752AB1B-3ABB-4285-BF4A-BCE4CA95B5BA}" type="pres">
      <dgm:prSet presAssocID="{394CA994-958A-47C6-8D78-6DFDB01AB7B6}" presName="hierRoot2" presStyleCnt="0">
        <dgm:presLayoutVars>
          <dgm:hierBranch/>
        </dgm:presLayoutVars>
      </dgm:prSet>
      <dgm:spPr/>
    </dgm:pt>
    <dgm:pt modelId="{36D75281-C0F0-40D9-B67D-EA7B484CF558}" type="pres">
      <dgm:prSet presAssocID="{394CA994-958A-47C6-8D78-6DFDB01AB7B6}" presName="rootComposite" presStyleCnt="0"/>
      <dgm:spPr/>
    </dgm:pt>
    <dgm:pt modelId="{36DF878D-EC6A-4DB1-871B-2651545C05BA}" type="pres">
      <dgm:prSet presAssocID="{394CA994-958A-47C6-8D78-6DFDB01AB7B6}" presName="rootText" presStyleLbl="node2" presStyleIdx="0" presStyleCnt="1" custScaleX="126039" custScaleY="83581" custLinFactNeighborX="-5281" custLinFactNeighborY="-36899">
        <dgm:presLayoutVars>
          <dgm:chPref val="3"/>
        </dgm:presLayoutVars>
      </dgm:prSet>
      <dgm:spPr/>
    </dgm:pt>
    <dgm:pt modelId="{AB97A42F-470D-4FED-930C-43380A74BD4C}" type="pres">
      <dgm:prSet presAssocID="{394CA994-958A-47C6-8D78-6DFDB01AB7B6}" presName="rootConnector" presStyleLbl="node2" presStyleIdx="0" presStyleCnt="1"/>
      <dgm:spPr/>
    </dgm:pt>
    <dgm:pt modelId="{FBD4E396-524E-4BAD-A199-B94768619360}" type="pres">
      <dgm:prSet presAssocID="{394CA994-958A-47C6-8D78-6DFDB01AB7B6}" presName="hierChild4" presStyleCnt="0"/>
      <dgm:spPr/>
    </dgm:pt>
    <dgm:pt modelId="{2E6228C0-195F-4F65-B283-02C79B9CC5A8}" type="pres">
      <dgm:prSet presAssocID="{3692191A-BE94-4EB3-98ED-366A4A2CA45C}" presName="Name35" presStyleLbl="parChTrans1D3" presStyleIdx="0" presStyleCnt="2"/>
      <dgm:spPr/>
    </dgm:pt>
    <dgm:pt modelId="{0531FAC6-31F6-42E2-A81B-103106032BA2}" type="pres">
      <dgm:prSet presAssocID="{FC52F2C1-21AE-4A22-96E5-3D8971DB5AC5}" presName="hierRoot2" presStyleCnt="0">
        <dgm:presLayoutVars>
          <dgm:hierBranch/>
        </dgm:presLayoutVars>
      </dgm:prSet>
      <dgm:spPr/>
    </dgm:pt>
    <dgm:pt modelId="{FA6B30A7-CB69-4B93-9D5E-2CBA3BDB3D58}" type="pres">
      <dgm:prSet presAssocID="{FC52F2C1-21AE-4A22-96E5-3D8971DB5AC5}" presName="rootComposite" presStyleCnt="0"/>
      <dgm:spPr/>
    </dgm:pt>
    <dgm:pt modelId="{793E4F89-4C95-461E-AE0D-074323ABD61E}" type="pres">
      <dgm:prSet presAssocID="{FC52F2C1-21AE-4A22-96E5-3D8971DB5AC5}" presName="rootText" presStyleLbl="node3" presStyleIdx="0" presStyleCnt="2" custScaleX="148217" custScaleY="90314" custLinFactNeighborX="-154" custLinFactNeighborY="-37420">
        <dgm:presLayoutVars>
          <dgm:chPref val="3"/>
        </dgm:presLayoutVars>
      </dgm:prSet>
      <dgm:spPr/>
    </dgm:pt>
    <dgm:pt modelId="{BA0410E5-C7A3-4764-A3B1-7C542591481D}" type="pres">
      <dgm:prSet presAssocID="{FC52F2C1-21AE-4A22-96E5-3D8971DB5AC5}" presName="rootConnector" presStyleLbl="node3" presStyleIdx="0" presStyleCnt="2"/>
      <dgm:spPr/>
    </dgm:pt>
    <dgm:pt modelId="{37D03CF3-326E-45F9-A84E-4441DE279FAD}" type="pres">
      <dgm:prSet presAssocID="{FC52F2C1-21AE-4A22-96E5-3D8971DB5AC5}" presName="hierChild4" presStyleCnt="0"/>
      <dgm:spPr/>
    </dgm:pt>
    <dgm:pt modelId="{8F8A6781-8684-48FB-A6EC-B80919D2804C}" type="pres">
      <dgm:prSet presAssocID="{12D7E01B-9F37-450F-82E3-BB89C8216F01}" presName="Name35" presStyleLbl="parChTrans1D4" presStyleIdx="0" presStyleCnt="2"/>
      <dgm:spPr/>
    </dgm:pt>
    <dgm:pt modelId="{01093FB1-BB96-4C0E-BA18-81F0904F386D}" type="pres">
      <dgm:prSet presAssocID="{51E3596E-A615-4F11-B5F7-42E528287A40}" presName="hierRoot2" presStyleCnt="0">
        <dgm:presLayoutVars>
          <dgm:hierBranch val="r"/>
        </dgm:presLayoutVars>
      </dgm:prSet>
      <dgm:spPr/>
    </dgm:pt>
    <dgm:pt modelId="{5905C6C4-295F-45EB-999F-660F05E80568}" type="pres">
      <dgm:prSet presAssocID="{51E3596E-A615-4F11-B5F7-42E528287A40}" presName="rootComposite" presStyleCnt="0"/>
      <dgm:spPr/>
    </dgm:pt>
    <dgm:pt modelId="{D814A347-E3E8-4425-B355-E977D7320B83}" type="pres">
      <dgm:prSet presAssocID="{51E3596E-A615-4F11-B5F7-42E528287A40}" presName="rootText" presStyleLbl="node4" presStyleIdx="0" presStyleCnt="2" custScaleX="146777" custScaleY="174726" custLinFactNeighborX="-412" custLinFactNeighborY="-23981">
        <dgm:presLayoutVars>
          <dgm:chPref val="3"/>
        </dgm:presLayoutVars>
      </dgm:prSet>
      <dgm:spPr/>
    </dgm:pt>
    <dgm:pt modelId="{04900F5D-2D31-409D-A303-4087096FF91C}" type="pres">
      <dgm:prSet presAssocID="{51E3596E-A615-4F11-B5F7-42E528287A40}" presName="rootConnector" presStyleLbl="node4" presStyleIdx="0" presStyleCnt="2"/>
      <dgm:spPr/>
    </dgm:pt>
    <dgm:pt modelId="{28A1503D-1496-402C-ACFD-BF31595FA13C}" type="pres">
      <dgm:prSet presAssocID="{51E3596E-A615-4F11-B5F7-42E528287A40}" presName="hierChild4" presStyleCnt="0"/>
      <dgm:spPr/>
    </dgm:pt>
    <dgm:pt modelId="{EC53FBA2-AA2F-47DA-93CE-E3323E6A8C54}" type="pres">
      <dgm:prSet presAssocID="{51E3596E-A615-4F11-B5F7-42E528287A40}" presName="hierChild5" presStyleCnt="0"/>
      <dgm:spPr/>
    </dgm:pt>
    <dgm:pt modelId="{9653850C-5A03-4364-9DBB-8409D7CD47BE}" type="pres">
      <dgm:prSet presAssocID="{FC52F2C1-21AE-4A22-96E5-3D8971DB5AC5}" presName="hierChild5" presStyleCnt="0"/>
      <dgm:spPr/>
    </dgm:pt>
    <dgm:pt modelId="{B3DB7D31-10E0-4070-8F97-DC8D5D9F5386}" type="pres">
      <dgm:prSet presAssocID="{390C2DFE-BBC0-4DA8-AADF-68247DBC728F}" presName="Name35" presStyleLbl="parChTrans1D3" presStyleIdx="1" presStyleCnt="2"/>
      <dgm:spPr/>
    </dgm:pt>
    <dgm:pt modelId="{EF54BEB5-4D43-4183-8F02-692753FFE264}" type="pres">
      <dgm:prSet presAssocID="{73A1F77D-7BF3-4D6F-922B-CE1A4CF6380A}" presName="hierRoot2" presStyleCnt="0">
        <dgm:presLayoutVars>
          <dgm:hierBranch/>
        </dgm:presLayoutVars>
      </dgm:prSet>
      <dgm:spPr/>
    </dgm:pt>
    <dgm:pt modelId="{F408028D-BEE9-4293-B403-ED5A429C4562}" type="pres">
      <dgm:prSet presAssocID="{73A1F77D-7BF3-4D6F-922B-CE1A4CF6380A}" presName="rootComposite" presStyleCnt="0"/>
      <dgm:spPr/>
    </dgm:pt>
    <dgm:pt modelId="{AFD2731F-014D-4596-AC0D-182CA5DC5B90}" type="pres">
      <dgm:prSet presAssocID="{73A1F77D-7BF3-4D6F-922B-CE1A4CF6380A}" presName="rootText" presStyleLbl="node3" presStyleIdx="1" presStyleCnt="2" custScaleX="148217" custScaleY="92686" custLinFactNeighborX="115" custLinFactNeighborY="-37416">
        <dgm:presLayoutVars>
          <dgm:chPref val="3"/>
        </dgm:presLayoutVars>
      </dgm:prSet>
      <dgm:spPr/>
    </dgm:pt>
    <dgm:pt modelId="{E67C81BB-4E5C-4C56-A025-868211003CC7}" type="pres">
      <dgm:prSet presAssocID="{73A1F77D-7BF3-4D6F-922B-CE1A4CF6380A}" presName="rootConnector" presStyleLbl="node3" presStyleIdx="1" presStyleCnt="2"/>
      <dgm:spPr/>
    </dgm:pt>
    <dgm:pt modelId="{9EC23DCD-8049-42D8-A1D5-E78F44636094}" type="pres">
      <dgm:prSet presAssocID="{73A1F77D-7BF3-4D6F-922B-CE1A4CF6380A}" presName="hierChild4" presStyleCnt="0"/>
      <dgm:spPr/>
    </dgm:pt>
    <dgm:pt modelId="{C21E998D-2DC8-4005-AF59-15E33F9DD294}" type="pres">
      <dgm:prSet presAssocID="{B8163B6F-A94D-40CD-BFCB-7A104B7BD874}" presName="Name35" presStyleLbl="parChTrans1D4" presStyleIdx="1" presStyleCnt="2"/>
      <dgm:spPr/>
    </dgm:pt>
    <dgm:pt modelId="{A56B0563-02ED-4A4C-BD85-E451F11F3645}" type="pres">
      <dgm:prSet presAssocID="{4B92837E-7A8D-4DF2-ABC9-03580F350480}" presName="hierRoot2" presStyleCnt="0">
        <dgm:presLayoutVars>
          <dgm:hierBranch/>
        </dgm:presLayoutVars>
      </dgm:prSet>
      <dgm:spPr/>
    </dgm:pt>
    <dgm:pt modelId="{08E1FE34-5828-4A32-8978-DFB7FE60DCB2}" type="pres">
      <dgm:prSet presAssocID="{4B92837E-7A8D-4DF2-ABC9-03580F350480}" presName="rootComposite" presStyleCnt="0"/>
      <dgm:spPr/>
    </dgm:pt>
    <dgm:pt modelId="{2A168353-09E5-445A-9425-7444AC859832}" type="pres">
      <dgm:prSet presAssocID="{4B92837E-7A8D-4DF2-ABC9-03580F350480}" presName="rootText" presStyleLbl="node4" presStyleIdx="1" presStyleCnt="2" custScaleX="154989" custScaleY="175680" custLinFactNeighborX="154" custLinFactNeighborY="-26417">
        <dgm:presLayoutVars>
          <dgm:chPref val="3"/>
        </dgm:presLayoutVars>
      </dgm:prSet>
      <dgm:spPr/>
    </dgm:pt>
    <dgm:pt modelId="{AE224DEB-1651-41CD-B1EF-9EE8FAA5BB5F}" type="pres">
      <dgm:prSet presAssocID="{4B92837E-7A8D-4DF2-ABC9-03580F350480}" presName="rootConnector" presStyleLbl="node4" presStyleIdx="1" presStyleCnt="2"/>
      <dgm:spPr/>
    </dgm:pt>
    <dgm:pt modelId="{04D28C1F-29EF-44E5-9731-3306110AAE2D}" type="pres">
      <dgm:prSet presAssocID="{4B92837E-7A8D-4DF2-ABC9-03580F350480}" presName="hierChild4" presStyleCnt="0"/>
      <dgm:spPr/>
    </dgm:pt>
    <dgm:pt modelId="{644D7F08-6229-4029-8B24-31F2514F58A4}" type="pres">
      <dgm:prSet presAssocID="{4B92837E-7A8D-4DF2-ABC9-03580F350480}" presName="hierChild5" presStyleCnt="0"/>
      <dgm:spPr/>
    </dgm:pt>
    <dgm:pt modelId="{5C94CAAB-2560-401A-BF44-78964CB8BC27}" type="pres">
      <dgm:prSet presAssocID="{73A1F77D-7BF3-4D6F-922B-CE1A4CF6380A}" presName="hierChild5" presStyleCnt="0"/>
      <dgm:spPr/>
    </dgm:pt>
    <dgm:pt modelId="{1579A6DE-EE45-4287-B45E-B989F3F00194}" type="pres">
      <dgm:prSet presAssocID="{394CA994-958A-47C6-8D78-6DFDB01AB7B6}" presName="hierChild5" presStyleCnt="0"/>
      <dgm:spPr/>
    </dgm:pt>
    <dgm:pt modelId="{2256D20D-0628-499B-B335-D1D466D50AC0}" type="pres">
      <dgm:prSet presAssocID="{59B5D690-09FE-41C4-8F13-6CA3D3A95793}" presName="hierChild3" presStyleCnt="0"/>
      <dgm:spPr/>
    </dgm:pt>
  </dgm:ptLst>
  <dgm:cxnLst>
    <dgm:cxn modelId="{E5021001-F180-485B-A9E1-A14239B3AB79}" type="presOf" srcId="{51E3596E-A615-4F11-B5F7-42E528287A40}" destId="{D814A347-E3E8-4425-B355-E977D7320B83}" srcOrd="0" destOrd="0" presId="urn:microsoft.com/office/officeart/2005/8/layout/orgChart1"/>
    <dgm:cxn modelId="{C2F12D1A-7DB6-4674-9A40-CBC3481F8357}" srcId="{394CA994-958A-47C6-8D78-6DFDB01AB7B6}" destId="{FC52F2C1-21AE-4A22-96E5-3D8971DB5AC5}" srcOrd="0" destOrd="0" parTransId="{3692191A-BE94-4EB3-98ED-366A4A2CA45C}" sibTransId="{2D7138AF-3BC0-4288-A76C-A665C91DAF86}"/>
    <dgm:cxn modelId="{8971303D-482F-4AAF-9B2C-10CEFD3A9D3F}" type="presOf" srcId="{4B92837E-7A8D-4DF2-ABC9-03580F350480}" destId="{2A168353-09E5-445A-9425-7444AC859832}" srcOrd="0" destOrd="0" presId="urn:microsoft.com/office/officeart/2005/8/layout/orgChart1"/>
    <dgm:cxn modelId="{7438A15C-CB1C-4617-91ED-6751998C25EF}" type="presOf" srcId="{51E3596E-A615-4F11-B5F7-42E528287A40}" destId="{04900F5D-2D31-409D-A303-4087096FF91C}" srcOrd="1" destOrd="0" presId="urn:microsoft.com/office/officeart/2005/8/layout/orgChart1"/>
    <dgm:cxn modelId="{51F4154D-342D-4C71-A962-7BCDA5E43B9B}" srcId="{73A1F77D-7BF3-4D6F-922B-CE1A4CF6380A}" destId="{4B92837E-7A8D-4DF2-ABC9-03580F350480}" srcOrd="0" destOrd="0" parTransId="{B8163B6F-A94D-40CD-BFCB-7A104B7BD874}" sibTransId="{543D0A88-2832-4D7A-8238-0DC0E2149E5F}"/>
    <dgm:cxn modelId="{329CBE76-1F4C-45ED-AE5C-159C4F657CD9}" type="presOf" srcId="{59B5D690-09FE-41C4-8F13-6CA3D3A95793}" destId="{01574D4A-559B-4C11-9E54-583AD93E3109}" srcOrd="1" destOrd="0" presId="urn:microsoft.com/office/officeart/2005/8/layout/orgChart1"/>
    <dgm:cxn modelId="{A0E57D80-0180-43A2-BC47-DF89B4D97427}" type="presOf" srcId="{FC52F2C1-21AE-4A22-96E5-3D8971DB5AC5}" destId="{793E4F89-4C95-461E-AE0D-074323ABD61E}" srcOrd="0" destOrd="0" presId="urn:microsoft.com/office/officeart/2005/8/layout/orgChart1"/>
    <dgm:cxn modelId="{083DB088-FE7C-4E62-B33D-D15AE910EC69}" type="presOf" srcId="{394CA994-958A-47C6-8D78-6DFDB01AB7B6}" destId="{36DF878D-EC6A-4DB1-871B-2651545C05BA}" srcOrd="0" destOrd="0" presId="urn:microsoft.com/office/officeart/2005/8/layout/orgChart1"/>
    <dgm:cxn modelId="{7C5B258F-8DB3-455C-AC72-AF4C4F303475}" type="presOf" srcId="{3692191A-BE94-4EB3-98ED-366A4A2CA45C}" destId="{2E6228C0-195F-4F65-B283-02C79B9CC5A8}" srcOrd="0" destOrd="0" presId="urn:microsoft.com/office/officeart/2005/8/layout/orgChart1"/>
    <dgm:cxn modelId="{34757691-C0EB-49D4-A3B9-286C4A3B678A}" srcId="{BCCE1793-5980-4A80-8C74-6827841FED38}" destId="{59B5D690-09FE-41C4-8F13-6CA3D3A95793}" srcOrd="0" destOrd="0" parTransId="{E10D7C61-4A51-42BF-9B64-594198E251BA}" sibTransId="{DECF2117-47CC-4680-B9A9-47D1E36CC8C6}"/>
    <dgm:cxn modelId="{0CF24D9C-BFCC-499A-812D-2F5DB560CC35}" srcId="{FC52F2C1-21AE-4A22-96E5-3D8971DB5AC5}" destId="{51E3596E-A615-4F11-B5F7-42E528287A40}" srcOrd="0" destOrd="0" parTransId="{12D7E01B-9F37-450F-82E3-BB89C8216F01}" sibTransId="{CBEE1A35-0F5F-4F77-A936-CBAD89E447FA}"/>
    <dgm:cxn modelId="{A89966A0-DD5A-4F17-B5D4-925A542728AF}" type="presOf" srcId="{B8163B6F-A94D-40CD-BFCB-7A104B7BD874}" destId="{C21E998D-2DC8-4005-AF59-15E33F9DD294}" srcOrd="0" destOrd="0" presId="urn:microsoft.com/office/officeart/2005/8/layout/orgChart1"/>
    <dgm:cxn modelId="{1529DFB8-334F-476B-B038-AE105388B8EC}" type="presOf" srcId="{FC52F2C1-21AE-4A22-96E5-3D8971DB5AC5}" destId="{BA0410E5-C7A3-4764-A3B1-7C542591481D}" srcOrd="1" destOrd="0" presId="urn:microsoft.com/office/officeart/2005/8/layout/orgChart1"/>
    <dgm:cxn modelId="{3A0923B9-CF33-4D95-9449-1267B20C374D}" type="presOf" srcId="{BCCE1793-5980-4A80-8C74-6827841FED38}" destId="{6AAFDFFF-607B-4895-96DF-54FC50AB5A3C}" srcOrd="0" destOrd="0" presId="urn:microsoft.com/office/officeart/2005/8/layout/orgChart1"/>
    <dgm:cxn modelId="{C69C1EBF-0B68-40AB-A895-150399FA5F36}" type="presOf" srcId="{394CA994-958A-47C6-8D78-6DFDB01AB7B6}" destId="{AB97A42F-470D-4FED-930C-43380A74BD4C}" srcOrd="1" destOrd="0" presId="urn:microsoft.com/office/officeart/2005/8/layout/orgChart1"/>
    <dgm:cxn modelId="{8963BCD5-F738-4F36-8739-88EE684F7F74}" type="presOf" srcId="{EED7AAD6-A5BE-44E9-B474-8AAD339A1D84}" destId="{7FD9CF48-160A-4470-8F51-D045B177B8FF}" srcOrd="0" destOrd="0" presId="urn:microsoft.com/office/officeart/2005/8/layout/orgChart1"/>
    <dgm:cxn modelId="{0FB8CADB-8801-488A-BDDA-661916FBAA26}" srcId="{59B5D690-09FE-41C4-8F13-6CA3D3A95793}" destId="{394CA994-958A-47C6-8D78-6DFDB01AB7B6}" srcOrd="0" destOrd="0" parTransId="{EED7AAD6-A5BE-44E9-B474-8AAD339A1D84}" sibTransId="{FAA6F7D2-1D27-4E4C-94ED-CE9C3798636B}"/>
    <dgm:cxn modelId="{6216C5E4-B566-418A-9692-2C30DBE78E36}" type="presOf" srcId="{73A1F77D-7BF3-4D6F-922B-CE1A4CF6380A}" destId="{AFD2731F-014D-4596-AC0D-182CA5DC5B90}" srcOrd="0" destOrd="0" presId="urn:microsoft.com/office/officeart/2005/8/layout/orgChart1"/>
    <dgm:cxn modelId="{DF20C8E4-557D-4D8A-AFA9-AFCE3973994B}" type="presOf" srcId="{59B5D690-09FE-41C4-8F13-6CA3D3A95793}" destId="{F10D4994-F934-4E03-A944-81D393898E7B}" srcOrd="0" destOrd="0" presId="urn:microsoft.com/office/officeart/2005/8/layout/orgChart1"/>
    <dgm:cxn modelId="{319D78E8-9DD6-4230-A2B0-20D922B231F6}" srcId="{394CA994-958A-47C6-8D78-6DFDB01AB7B6}" destId="{73A1F77D-7BF3-4D6F-922B-CE1A4CF6380A}" srcOrd="1" destOrd="0" parTransId="{390C2DFE-BBC0-4DA8-AADF-68247DBC728F}" sibTransId="{E64AA59D-878B-4980-9B58-C77FB06E7943}"/>
    <dgm:cxn modelId="{67EBC8EB-DB5C-473E-9C20-922E8E1850E8}" type="presOf" srcId="{390C2DFE-BBC0-4DA8-AADF-68247DBC728F}" destId="{B3DB7D31-10E0-4070-8F97-DC8D5D9F5386}" srcOrd="0" destOrd="0" presId="urn:microsoft.com/office/officeart/2005/8/layout/orgChart1"/>
    <dgm:cxn modelId="{72677BF0-829E-4BAF-9531-DBCD8C7FA0F5}" type="presOf" srcId="{12D7E01B-9F37-450F-82E3-BB89C8216F01}" destId="{8F8A6781-8684-48FB-A6EC-B80919D2804C}" srcOrd="0" destOrd="0" presId="urn:microsoft.com/office/officeart/2005/8/layout/orgChart1"/>
    <dgm:cxn modelId="{F7715BF6-3D60-4660-AE31-F15BA607AC33}" type="presOf" srcId="{73A1F77D-7BF3-4D6F-922B-CE1A4CF6380A}" destId="{E67C81BB-4E5C-4C56-A025-868211003CC7}" srcOrd="1" destOrd="0" presId="urn:microsoft.com/office/officeart/2005/8/layout/orgChart1"/>
    <dgm:cxn modelId="{8D21EEFC-63EA-4577-9C99-1B02FD398694}" type="presOf" srcId="{4B92837E-7A8D-4DF2-ABC9-03580F350480}" destId="{AE224DEB-1651-41CD-B1EF-9EE8FAA5BB5F}" srcOrd="1" destOrd="0" presId="urn:microsoft.com/office/officeart/2005/8/layout/orgChart1"/>
    <dgm:cxn modelId="{488B89D2-033C-4964-9E31-10FC7C996633}" type="presParOf" srcId="{6AAFDFFF-607B-4895-96DF-54FC50AB5A3C}" destId="{9C036BD8-D65A-437A-8FA4-722BECA9E3A4}" srcOrd="0" destOrd="0" presId="urn:microsoft.com/office/officeart/2005/8/layout/orgChart1"/>
    <dgm:cxn modelId="{B47384A7-5644-4CF3-8C0D-5689D53654E9}" type="presParOf" srcId="{9C036BD8-D65A-437A-8FA4-722BECA9E3A4}" destId="{F116140A-C2D0-4207-8484-8EEA34BBC8BB}" srcOrd="0" destOrd="0" presId="urn:microsoft.com/office/officeart/2005/8/layout/orgChart1"/>
    <dgm:cxn modelId="{30E8A814-B890-4FEB-B902-EC0A5FD6A43E}" type="presParOf" srcId="{F116140A-C2D0-4207-8484-8EEA34BBC8BB}" destId="{F10D4994-F934-4E03-A944-81D393898E7B}" srcOrd="0" destOrd="0" presId="urn:microsoft.com/office/officeart/2005/8/layout/orgChart1"/>
    <dgm:cxn modelId="{B143D196-76A5-4FEB-A3DA-1BACA6344893}" type="presParOf" srcId="{F116140A-C2D0-4207-8484-8EEA34BBC8BB}" destId="{01574D4A-559B-4C11-9E54-583AD93E3109}" srcOrd="1" destOrd="0" presId="urn:microsoft.com/office/officeart/2005/8/layout/orgChart1"/>
    <dgm:cxn modelId="{6D56FE8F-44FA-473A-B646-F308EB81A66A}" type="presParOf" srcId="{9C036BD8-D65A-437A-8FA4-722BECA9E3A4}" destId="{B895528D-B174-4DFD-A92F-9469BD5818E6}" srcOrd="1" destOrd="0" presId="urn:microsoft.com/office/officeart/2005/8/layout/orgChart1"/>
    <dgm:cxn modelId="{8BBB9FDE-EA65-48BC-88DF-8C2BF2FA9C4A}" type="presParOf" srcId="{B895528D-B174-4DFD-A92F-9469BD5818E6}" destId="{7FD9CF48-160A-4470-8F51-D045B177B8FF}" srcOrd="0" destOrd="0" presId="urn:microsoft.com/office/officeart/2005/8/layout/orgChart1"/>
    <dgm:cxn modelId="{6B4CAF53-68F3-4232-AB7A-6DB3DB0363F9}" type="presParOf" srcId="{B895528D-B174-4DFD-A92F-9469BD5818E6}" destId="{4752AB1B-3ABB-4285-BF4A-BCE4CA95B5BA}" srcOrd="1" destOrd="0" presId="urn:microsoft.com/office/officeart/2005/8/layout/orgChart1"/>
    <dgm:cxn modelId="{F1E0BF6B-45F3-47AB-BD71-A91011446BAE}" type="presParOf" srcId="{4752AB1B-3ABB-4285-BF4A-BCE4CA95B5BA}" destId="{36D75281-C0F0-40D9-B67D-EA7B484CF558}" srcOrd="0" destOrd="0" presId="urn:microsoft.com/office/officeart/2005/8/layout/orgChart1"/>
    <dgm:cxn modelId="{FA8AB7AC-2449-4E34-8F97-D2C9819F0DE6}" type="presParOf" srcId="{36D75281-C0F0-40D9-B67D-EA7B484CF558}" destId="{36DF878D-EC6A-4DB1-871B-2651545C05BA}" srcOrd="0" destOrd="0" presId="urn:microsoft.com/office/officeart/2005/8/layout/orgChart1"/>
    <dgm:cxn modelId="{9ECCE2A0-6120-487D-81F5-A21C1B715643}" type="presParOf" srcId="{36D75281-C0F0-40D9-B67D-EA7B484CF558}" destId="{AB97A42F-470D-4FED-930C-43380A74BD4C}" srcOrd="1" destOrd="0" presId="urn:microsoft.com/office/officeart/2005/8/layout/orgChart1"/>
    <dgm:cxn modelId="{F75BC5D1-2AFF-40CD-AB2E-D6D4A1446E03}" type="presParOf" srcId="{4752AB1B-3ABB-4285-BF4A-BCE4CA95B5BA}" destId="{FBD4E396-524E-4BAD-A199-B94768619360}" srcOrd="1" destOrd="0" presId="urn:microsoft.com/office/officeart/2005/8/layout/orgChart1"/>
    <dgm:cxn modelId="{575F694B-64CF-4913-93EB-E522315299E9}" type="presParOf" srcId="{FBD4E396-524E-4BAD-A199-B94768619360}" destId="{2E6228C0-195F-4F65-B283-02C79B9CC5A8}" srcOrd="0" destOrd="0" presId="urn:microsoft.com/office/officeart/2005/8/layout/orgChart1"/>
    <dgm:cxn modelId="{B83F401B-9C42-45DD-A293-B5C4081CFE96}" type="presParOf" srcId="{FBD4E396-524E-4BAD-A199-B94768619360}" destId="{0531FAC6-31F6-42E2-A81B-103106032BA2}" srcOrd="1" destOrd="0" presId="urn:microsoft.com/office/officeart/2005/8/layout/orgChart1"/>
    <dgm:cxn modelId="{B1B61C43-967D-40FA-95EC-74683F21719D}" type="presParOf" srcId="{0531FAC6-31F6-42E2-A81B-103106032BA2}" destId="{FA6B30A7-CB69-4B93-9D5E-2CBA3BDB3D58}" srcOrd="0" destOrd="0" presId="urn:microsoft.com/office/officeart/2005/8/layout/orgChart1"/>
    <dgm:cxn modelId="{9DFAF5E0-1713-439C-A55A-72D1ED2F1E4C}" type="presParOf" srcId="{FA6B30A7-CB69-4B93-9D5E-2CBA3BDB3D58}" destId="{793E4F89-4C95-461E-AE0D-074323ABD61E}" srcOrd="0" destOrd="0" presId="urn:microsoft.com/office/officeart/2005/8/layout/orgChart1"/>
    <dgm:cxn modelId="{1D7D9B5D-480F-4009-9660-74988E36A4A4}" type="presParOf" srcId="{FA6B30A7-CB69-4B93-9D5E-2CBA3BDB3D58}" destId="{BA0410E5-C7A3-4764-A3B1-7C542591481D}" srcOrd="1" destOrd="0" presId="urn:microsoft.com/office/officeart/2005/8/layout/orgChart1"/>
    <dgm:cxn modelId="{6CCCBB52-E10F-4852-87D1-FE1299552227}" type="presParOf" srcId="{0531FAC6-31F6-42E2-A81B-103106032BA2}" destId="{37D03CF3-326E-45F9-A84E-4441DE279FAD}" srcOrd="1" destOrd="0" presId="urn:microsoft.com/office/officeart/2005/8/layout/orgChart1"/>
    <dgm:cxn modelId="{813C1BD9-E52E-40AC-A351-0EA59735D06B}" type="presParOf" srcId="{37D03CF3-326E-45F9-A84E-4441DE279FAD}" destId="{8F8A6781-8684-48FB-A6EC-B80919D2804C}" srcOrd="0" destOrd="0" presId="urn:microsoft.com/office/officeart/2005/8/layout/orgChart1"/>
    <dgm:cxn modelId="{83D7A5F7-096A-423A-8068-47D772B8072A}" type="presParOf" srcId="{37D03CF3-326E-45F9-A84E-4441DE279FAD}" destId="{01093FB1-BB96-4C0E-BA18-81F0904F386D}" srcOrd="1" destOrd="0" presId="urn:microsoft.com/office/officeart/2005/8/layout/orgChart1"/>
    <dgm:cxn modelId="{46A2AC97-B5BD-4BAA-947A-26AB573BF319}" type="presParOf" srcId="{01093FB1-BB96-4C0E-BA18-81F0904F386D}" destId="{5905C6C4-295F-45EB-999F-660F05E80568}" srcOrd="0" destOrd="0" presId="urn:microsoft.com/office/officeart/2005/8/layout/orgChart1"/>
    <dgm:cxn modelId="{F0C2874B-F7F0-4AEB-8405-286D9A739251}" type="presParOf" srcId="{5905C6C4-295F-45EB-999F-660F05E80568}" destId="{D814A347-E3E8-4425-B355-E977D7320B83}" srcOrd="0" destOrd="0" presId="urn:microsoft.com/office/officeart/2005/8/layout/orgChart1"/>
    <dgm:cxn modelId="{36655C7D-ED09-4CA1-A738-DDBCC2D825C6}" type="presParOf" srcId="{5905C6C4-295F-45EB-999F-660F05E80568}" destId="{04900F5D-2D31-409D-A303-4087096FF91C}" srcOrd="1" destOrd="0" presId="urn:microsoft.com/office/officeart/2005/8/layout/orgChart1"/>
    <dgm:cxn modelId="{7A131D34-BB5B-4E79-A080-100F15C722FF}" type="presParOf" srcId="{01093FB1-BB96-4C0E-BA18-81F0904F386D}" destId="{28A1503D-1496-402C-ACFD-BF31595FA13C}" srcOrd="1" destOrd="0" presId="urn:microsoft.com/office/officeart/2005/8/layout/orgChart1"/>
    <dgm:cxn modelId="{4426C27A-EB4C-4756-BAF6-07EEE5350207}" type="presParOf" srcId="{01093FB1-BB96-4C0E-BA18-81F0904F386D}" destId="{EC53FBA2-AA2F-47DA-93CE-E3323E6A8C54}" srcOrd="2" destOrd="0" presId="urn:microsoft.com/office/officeart/2005/8/layout/orgChart1"/>
    <dgm:cxn modelId="{42C0CAB2-FC0A-4DED-B6AE-7453628F3C66}" type="presParOf" srcId="{0531FAC6-31F6-42E2-A81B-103106032BA2}" destId="{9653850C-5A03-4364-9DBB-8409D7CD47BE}" srcOrd="2" destOrd="0" presId="urn:microsoft.com/office/officeart/2005/8/layout/orgChart1"/>
    <dgm:cxn modelId="{841DD3A3-B67F-4347-B432-0291C5199575}" type="presParOf" srcId="{FBD4E396-524E-4BAD-A199-B94768619360}" destId="{B3DB7D31-10E0-4070-8F97-DC8D5D9F5386}" srcOrd="2" destOrd="0" presId="urn:microsoft.com/office/officeart/2005/8/layout/orgChart1"/>
    <dgm:cxn modelId="{35F8B9D4-3BDE-4AB1-8337-E5FBDBCA0A21}" type="presParOf" srcId="{FBD4E396-524E-4BAD-A199-B94768619360}" destId="{EF54BEB5-4D43-4183-8F02-692753FFE264}" srcOrd="3" destOrd="0" presId="urn:microsoft.com/office/officeart/2005/8/layout/orgChart1"/>
    <dgm:cxn modelId="{2CBCA8F0-3013-49DE-867E-BA47F7F40006}" type="presParOf" srcId="{EF54BEB5-4D43-4183-8F02-692753FFE264}" destId="{F408028D-BEE9-4293-B403-ED5A429C4562}" srcOrd="0" destOrd="0" presId="urn:microsoft.com/office/officeart/2005/8/layout/orgChart1"/>
    <dgm:cxn modelId="{6B103EF8-1CDC-4132-9CB9-A74AD42755EC}" type="presParOf" srcId="{F408028D-BEE9-4293-B403-ED5A429C4562}" destId="{AFD2731F-014D-4596-AC0D-182CA5DC5B90}" srcOrd="0" destOrd="0" presId="urn:microsoft.com/office/officeart/2005/8/layout/orgChart1"/>
    <dgm:cxn modelId="{C9521CCC-53E7-4218-88A9-D3CF831CB407}" type="presParOf" srcId="{F408028D-BEE9-4293-B403-ED5A429C4562}" destId="{E67C81BB-4E5C-4C56-A025-868211003CC7}" srcOrd="1" destOrd="0" presId="urn:microsoft.com/office/officeart/2005/8/layout/orgChart1"/>
    <dgm:cxn modelId="{223E2645-D7C4-4DCA-B4DE-3DE8B0B7D2EB}" type="presParOf" srcId="{EF54BEB5-4D43-4183-8F02-692753FFE264}" destId="{9EC23DCD-8049-42D8-A1D5-E78F44636094}" srcOrd="1" destOrd="0" presId="urn:microsoft.com/office/officeart/2005/8/layout/orgChart1"/>
    <dgm:cxn modelId="{70B6EFE8-2176-49E9-8B52-8163AA508A71}" type="presParOf" srcId="{9EC23DCD-8049-42D8-A1D5-E78F44636094}" destId="{C21E998D-2DC8-4005-AF59-15E33F9DD294}" srcOrd="0" destOrd="0" presId="urn:microsoft.com/office/officeart/2005/8/layout/orgChart1"/>
    <dgm:cxn modelId="{751B2473-6166-4108-8B45-8F3699F447D5}" type="presParOf" srcId="{9EC23DCD-8049-42D8-A1D5-E78F44636094}" destId="{A56B0563-02ED-4A4C-BD85-E451F11F3645}" srcOrd="1" destOrd="0" presId="urn:microsoft.com/office/officeart/2005/8/layout/orgChart1"/>
    <dgm:cxn modelId="{A7A07FE5-73AE-4F96-8479-71472CEEDF0E}" type="presParOf" srcId="{A56B0563-02ED-4A4C-BD85-E451F11F3645}" destId="{08E1FE34-5828-4A32-8978-DFB7FE60DCB2}" srcOrd="0" destOrd="0" presId="urn:microsoft.com/office/officeart/2005/8/layout/orgChart1"/>
    <dgm:cxn modelId="{27308E3C-44B0-4BC1-A7A9-C1E0FBDA51BB}" type="presParOf" srcId="{08E1FE34-5828-4A32-8978-DFB7FE60DCB2}" destId="{2A168353-09E5-445A-9425-7444AC859832}" srcOrd="0" destOrd="0" presId="urn:microsoft.com/office/officeart/2005/8/layout/orgChart1"/>
    <dgm:cxn modelId="{DE6D0D68-4694-40B3-878F-0503BD4284E2}" type="presParOf" srcId="{08E1FE34-5828-4A32-8978-DFB7FE60DCB2}" destId="{AE224DEB-1651-41CD-B1EF-9EE8FAA5BB5F}" srcOrd="1" destOrd="0" presId="urn:microsoft.com/office/officeart/2005/8/layout/orgChart1"/>
    <dgm:cxn modelId="{41D9D324-5CEA-48D8-9FAC-A1DEEC5045B2}" type="presParOf" srcId="{A56B0563-02ED-4A4C-BD85-E451F11F3645}" destId="{04D28C1F-29EF-44E5-9731-3306110AAE2D}" srcOrd="1" destOrd="0" presId="urn:microsoft.com/office/officeart/2005/8/layout/orgChart1"/>
    <dgm:cxn modelId="{2622F1D7-8669-4963-8A98-F317FB00A477}" type="presParOf" srcId="{A56B0563-02ED-4A4C-BD85-E451F11F3645}" destId="{644D7F08-6229-4029-8B24-31F2514F58A4}" srcOrd="2" destOrd="0" presId="urn:microsoft.com/office/officeart/2005/8/layout/orgChart1"/>
    <dgm:cxn modelId="{33480756-3CA8-46BA-817F-D1904A2A88F2}" type="presParOf" srcId="{EF54BEB5-4D43-4183-8F02-692753FFE264}" destId="{5C94CAAB-2560-401A-BF44-78964CB8BC27}" srcOrd="2" destOrd="0" presId="urn:microsoft.com/office/officeart/2005/8/layout/orgChart1"/>
    <dgm:cxn modelId="{EACD2E52-F547-4780-BE74-E077A50A146D}" type="presParOf" srcId="{4752AB1B-3ABB-4285-BF4A-BCE4CA95B5BA}" destId="{1579A6DE-EE45-4287-B45E-B989F3F00194}" srcOrd="2" destOrd="0" presId="urn:microsoft.com/office/officeart/2005/8/layout/orgChart1"/>
    <dgm:cxn modelId="{230F8EF2-B7CC-4168-96EE-95105FFE773C}" type="presParOf" srcId="{9C036BD8-D65A-437A-8FA4-722BECA9E3A4}" destId="{2256D20D-0628-499B-B335-D1D466D50AC0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C21E998D-2DC8-4005-AF59-15E33F9DD294}">
      <dsp:nvSpPr>
        <dsp:cNvPr id="0" name=""/>
        <dsp:cNvSpPr/>
      </dsp:nvSpPr>
      <dsp:spPr>
        <a:xfrm>
          <a:off x="4299837" y="3021101"/>
          <a:ext cx="91440" cy="467614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82329"/>
              </a:lnTo>
              <a:lnTo>
                <a:pt x="46408" y="282329"/>
              </a:lnTo>
              <a:lnTo>
                <a:pt x="46408" y="467614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3DB7D31-10E0-4070-8F97-DC8D5D9F5386}">
      <dsp:nvSpPr>
        <dsp:cNvPr id="0" name=""/>
        <dsp:cNvSpPr/>
      </dsp:nvSpPr>
      <dsp:spPr>
        <a:xfrm>
          <a:off x="2733800" y="1837317"/>
          <a:ext cx="1611756" cy="36600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0723"/>
              </a:lnTo>
              <a:lnTo>
                <a:pt x="1611756" y="180723"/>
              </a:lnTo>
              <a:lnTo>
                <a:pt x="1611756" y="366007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F8A6781-8684-48FB-A6EC-B80919D2804C}">
      <dsp:nvSpPr>
        <dsp:cNvPr id="0" name=""/>
        <dsp:cNvSpPr/>
      </dsp:nvSpPr>
      <dsp:spPr>
        <a:xfrm>
          <a:off x="1257462" y="3000138"/>
          <a:ext cx="91440" cy="489142"/>
        </a:xfrm>
        <a:custGeom>
          <a:avLst/>
          <a:gdLst/>
          <a:ahLst/>
          <a:cxnLst/>
          <a:rect l="0" t="0" r="0" b="0"/>
          <a:pathLst>
            <a:path>
              <a:moveTo>
                <a:pt x="50272" y="0"/>
              </a:moveTo>
              <a:lnTo>
                <a:pt x="50272" y="303858"/>
              </a:lnTo>
              <a:lnTo>
                <a:pt x="45720" y="303858"/>
              </a:lnTo>
              <a:lnTo>
                <a:pt x="45720" y="489142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E6228C0-195F-4F65-B283-02C79B9CC5A8}">
      <dsp:nvSpPr>
        <dsp:cNvPr id="0" name=""/>
        <dsp:cNvSpPr/>
      </dsp:nvSpPr>
      <dsp:spPr>
        <a:xfrm>
          <a:off x="1307734" y="1837317"/>
          <a:ext cx="1426065" cy="365972"/>
        </a:xfrm>
        <a:custGeom>
          <a:avLst/>
          <a:gdLst/>
          <a:ahLst/>
          <a:cxnLst/>
          <a:rect l="0" t="0" r="0" b="0"/>
          <a:pathLst>
            <a:path>
              <a:moveTo>
                <a:pt x="1426065" y="0"/>
              </a:moveTo>
              <a:lnTo>
                <a:pt x="1426065" y="180687"/>
              </a:lnTo>
              <a:lnTo>
                <a:pt x="0" y="180687"/>
              </a:lnTo>
              <a:lnTo>
                <a:pt x="0" y="365972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FD9CF48-160A-4470-8F51-D045B177B8FF}">
      <dsp:nvSpPr>
        <dsp:cNvPr id="0" name=""/>
        <dsp:cNvSpPr/>
      </dsp:nvSpPr>
      <dsp:spPr>
        <a:xfrm>
          <a:off x="2688080" y="845056"/>
          <a:ext cx="91440" cy="254819"/>
        </a:xfrm>
        <a:custGeom>
          <a:avLst/>
          <a:gdLst/>
          <a:ahLst/>
          <a:cxnLst/>
          <a:rect l="0" t="0" r="0" b="0"/>
          <a:pathLst>
            <a:path>
              <a:moveTo>
                <a:pt x="47361" y="0"/>
              </a:moveTo>
              <a:lnTo>
                <a:pt x="47361" y="69534"/>
              </a:lnTo>
              <a:lnTo>
                <a:pt x="45720" y="69534"/>
              </a:lnTo>
              <a:lnTo>
                <a:pt x="45720" y="254819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10D4994-F934-4E03-A944-81D393898E7B}">
      <dsp:nvSpPr>
        <dsp:cNvPr id="0" name=""/>
        <dsp:cNvSpPr/>
      </dsp:nvSpPr>
      <dsp:spPr>
        <a:xfrm>
          <a:off x="1805541" y="319077"/>
          <a:ext cx="1859799" cy="525979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2000" tIns="7620" rIns="72000" bIns="7620" numCol="1" spcCol="1270" anchor="t" anchorCtr="0">
          <a:noAutofit/>
        </a:bodyPr>
        <a:lstStyle/>
        <a:p>
          <a:pPr marL="0" marR="0" lvl="0" indent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1" i="0" u="none" strike="noStrike" kern="1200" baseline="0">
              <a:latin typeface="Calibri"/>
            </a:rPr>
            <a:t>Byggherre</a:t>
          </a:r>
          <a:br>
            <a:rPr lang="nb-NO" sz="1200" b="1" i="0" u="none" strike="noStrike" kern="1200" baseline="0">
              <a:latin typeface="Calibri"/>
            </a:rPr>
          </a:br>
          <a:r>
            <a:rPr lang="nb-NO" sz="1200" b="0" i="0" u="none" strike="noStrike" kern="1200" baseline="0">
              <a:latin typeface="Calibri"/>
            </a:rPr>
            <a:t>Sogndal kommune</a:t>
          </a:r>
        </a:p>
      </dsp:txBody>
      <dsp:txXfrm>
        <a:off x="1805541" y="319077"/>
        <a:ext cx="1859799" cy="525979"/>
      </dsp:txXfrm>
    </dsp:sp>
    <dsp:sp modelId="{36DF878D-EC6A-4DB1-871B-2651545C05BA}">
      <dsp:nvSpPr>
        <dsp:cNvPr id="0" name=""/>
        <dsp:cNvSpPr/>
      </dsp:nvSpPr>
      <dsp:spPr>
        <a:xfrm>
          <a:off x="1621748" y="1099875"/>
          <a:ext cx="2224104" cy="737441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2000" tIns="7620" rIns="72000" bIns="7620" numCol="1" spcCol="1270" anchor="t" anchorCtr="0">
          <a:noAutofit/>
        </a:bodyPr>
        <a:lstStyle/>
        <a:p>
          <a:pPr marL="0" marR="0" lvl="0" indent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1" i="0" u="none" strike="noStrike" kern="1200" baseline="0">
              <a:latin typeface="Calibri"/>
            </a:rPr>
            <a:t>Byggherrens Representant</a:t>
          </a:r>
        </a:p>
        <a:p>
          <a:pPr marL="0" marR="0" lvl="0" indent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Navn: Håkon Langvad</a:t>
          </a:r>
        </a:p>
        <a:p>
          <a:pPr marL="0" marR="0" lvl="0" indent="0" algn="ctr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Rolle:  Prosjektleder</a:t>
          </a:r>
        </a:p>
      </dsp:txBody>
      <dsp:txXfrm>
        <a:off x="1621748" y="1099875"/>
        <a:ext cx="2224104" cy="737441"/>
      </dsp:txXfrm>
    </dsp:sp>
    <dsp:sp modelId="{793E4F89-4C95-461E-AE0D-074323ABD61E}">
      <dsp:nvSpPr>
        <dsp:cNvPr id="0" name=""/>
        <dsp:cNvSpPr/>
      </dsp:nvSpPr>
      <dsp:spPr>
        <a:xfrm>
          <a:off x="4" y="2203290"/>
          <a:ext cx="2615461" cy="796847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2000" tIns="7620" rIns="72000" bIns="7620" numCol="1" spcCol="1270" anchor="t" anchorCtr="0">
          <a:noAutofit/>
        </a:bodyPr>
        <a:lstStyle/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1" i="0" u="none" strike="noStrike" kern="1200" baseline="0">
              <a:latin typeface="Calibri"/>
            </a:rPr>
            <a:t>Koordinator (KP)</a:t>
          </a:r>
        </a:p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Firma:</a:t>
          </a:r>
        </a:p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Navn:</a:t>
          </a:r>
          <a:endParaRPr lang="nb-NO" sz="1200" kern="1200"/>
        </a:p>
      </dsp:txBody>
      <dsp:txXfrm>
        <a:off x="4" y="2203290"/>
        <a:ext cx="2615461" cy="796847"/>
      </dsp:txXfrm>
    </dsp:sp>
    <dsp:sp modelId="{D814A347-E3E8-4425-B355-E977D7320B83}">
      <dsp:nvSpPr>
        <dsp:cNvPr id="0" name=""/>
        <dsp:cNvSpPr/>
      </dsp:nvSpPr>
      <dsp:spPr>
        <a:xfrm>
          <a:off x="8156" y="3489281"/>
          <a:ext cx="2590050" cy="1541621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2000" tIns="7620" rIns="72000" bIns="7620" numCol="1" spcCol="1270" anchor="t" anchorCtr="0">
          <a:noAutofit/>
        </a:bodyPr>
        <a:lstStyle/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1" i="0" u="none" strike="noStrike" kern="1200" baseline="0">
              <a:latin typeface="Calibri"/>
            </a:rPr>
            <a:t>Prosjekterende leverandør(er)</a:t>
          </a:r>
          <a:r>
            <a:rPr lang="nb-NO" sz="1200" b="0" i="0" u="none" strike="noStrike" kern="1200" baseline="0">
              <a:latin typeface="Calibri"/>
            </a:rPr>
            <a:t>: </a:t>
          </a:r>
        </a:p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RIB, RIV, RIE med navn</a:t>
          </a:r>
        </a:p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1" i="0" u="none" strike="noStrike" kern="1200" baseline="0">
              <a:latin typeface="Calibri"/>
            </a:rPr>
            <a:t>Arkitekt</a:t>
          </a:r>
          <a:r>
            <a:rPr lang="nb-NO" sz="1200" b="0" i="0" u="none" strike="noStrike" kern="1200" baseline="0">
              <a:latin typeface="Calibri"/>
            </a:rPr>
            <a:t>: navn</a:t>
          </a:r>
          <a:endParaRPr lang="nb-NO" sz="1200" kern="1200"/>
        </a:p>
      </dsp:txBody>
      <dsp:txXfrm>
        <a:off x="8156" y="3489281"/>
        <a:ext cx="2590050" cy="1541621"/>
      </dsp:txXfrm>
    </dsp:sp>
    <dsp:sp modelId="{AFD2731F-014D-4596-AC0D-182CA5DC5B90}">
      <dsp:nvSpPr>
        <dsp:cNvPr id="0" name=""/>
        <dsp:cNvSpPr/>
      </dsp:nvSpPr>
      <dsp:spPr>
        <a:xfrm>
          <a:off x="3037826" y="2203325"/>
          <a:ext cx="2615461" cy="817776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2000" tIns="7620" rIns="72000" bIns="7620" numCol="1" spcCol="1270" anchor="t" anchorCtr="0">
          <a:noAutofit/>
        </a:bodyPr>
        <a:lstStyle/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1" i="0" u="none" strike="noStrike" kern="1200" baseline="0">
              <a:latin typeface="Calibri"/>
            </a:rPr>
            <a:t>Koordinator (KU)</a:t>
          </a:r>
        </a:p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Firma: Sogndal kommune</a:t>
          </a:r>
        </a:p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Navn: Håkon Langvad</a:t>
          </a:r>
          <a:endParaRPr lang="nb-NO" sz="1200" kern="1200"/>
        </a:p>
      </dsp:txBody>
      <dsp:txXfrm>
        <a:off x="3037826" y="2203325"/>
        <a:ext cx="2615461" cy="817776"/>
      </dsp:txXfrm>
    </dsp:sp>
    <dsp:sp modelId="{2A168353-09E5-445A-9425-7444AC859832}">
      <dsp:nvSpPr>
        <dsp:cNvPr id="0" name=""/>
        <dsp:cNvSpPr/>
      </dsp:nvSpPr>
      <dsp:spPr>
        <a:xfrm>
          <a:off x="2978764" y="3488716"/>
          <a:ext cx="2734961" cy="1550038"/>
        </a:xfrm>
        <a:prstGeom prst="rect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2000" tIns="7620" rIns="72000" bIns="7620" numCol="1" spcCol="1270" anchor="t" anchorCtr="0">
          <a:noAutofit/>
        </a:bodyPr>
        <a:lstStyle/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1" i="0" u="none" strike="noStrike" kern="1200" baseline="0">
              <a:latin typeface="Calibri"/>
            </a:rPr>
            <a:t>Utførende leverandør(er)</a:t>
          </a:r>
        </a:p>
        <a:p>
          <a:pPr marL="0" marR="0" lvl="0" indent="0" algn="l" defTabSz="533400" rtl="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nb-NO" sz="1200" b="0" i="0" u="none" strike="noStrike" kern="1200" baseline="0">
              <a:latin typeface="Calibri"/>
            </a:rPr>
            <a:t>Navn på firma:</a:t>
          </a:r>
          <a:endParaRPr lang="nb-NO" sz="1200" kern="1200"/>
        </a:p>
      </dsp:txBody>
      <dsp:txXfrm>
        <a:off x="2978764" y="3488716"/>
        <a:ext cx="2734961" cy="155003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DC9815CB007FF4E9242F20099690C55" ma:contentTypeVersion="19" ma:contentTypeDescription="Create a new document." ma:contentTypeScope="" ma:versionID="a5287fca852bd07e13f9d1aec081bf2d">
  <xsd:schema xmlns:xsd="http://www.w3.org/2001/XMLSchema" xmlns:xs="http://www.w3.org/2001/XMLSchema" xmlns:p="http://schemas.microsoft.com/office/2006/metadata/properties" xmlns:ns2="a0b8d786-71e5-4bdc-a362-2edeb83b2191" xmlns:ns3="830b039a-9ded-40af-9570-d4813b476b99" targetNamespace="http://schemas.microsoft.com/office/2006/metadata/properties" ma:root="true" ma:fieldsID="09a1b77800c683426d981e2342ab5975" ns2:_="" ns3:_="">
    <xsd:import namespace="a0b8d786-71e5-4bdc-a362-2edeb83b2191"/>
    <xsd:import namespace="830b039a-9ded-40af-9570-d4813b476b9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Kommentar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b8d786-71e5-4bdc-a362-2edeb83b219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Kommentar" ma:index="19" nillable="true" ma:displayName="Kommentar" ma:format="Dropdown" ma:internalName="Kommentar">
      <xsd:simpleType>
        <xsd:restriction base="dms:Note">
          <xsd:maxLength value="255"/>
        </xsd:restriction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cc016f32-2fd8-42e4-8b66-5daa416dec5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0b039a-9ded-40af-9570-d4813b476b99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f31435fd-8236-4577-9583-20bef1c2ba72}" ma:internalName="TaxCatchAll" ma:showField="CatchAllData" ma:web="830b039a-9ded-40af-9570-d4813b476b9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mentar xmlns="a0b8d786-71e5-4bdc-a362-2edeb83b2191" xsi:nil="true"/>
    <lcf76f155ced4ddcb4097134ff3c332f xmlns="a0b8d786-71e5-4bdc-a362-2edeb83b2191">
      <Terms xmlns="http://schemas.microsoft.com/office/infopath/2007/PartnerControls"/>
    </lcf76f155ced4ddcb4097134ff3c332f>
    <TaxCatchAll xmlns="830b039a-9ded-40af-9570-d4813b476b99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1E6CD2D-75B8-47F3-A795-70DD1582FC3D}"/>
</file>

<file path=customXml/itemProps2.xml><?xml version="1.0" encoding="utf-8"?>
<ds:datastoreItem xmlns:ds="http://schemas.openxmlformats.org/officeDocument/2006/customXml" ds:itemID="{B7C03A2C-D239-40AE-8BA7-1816253F22F5}">
  <ds:schemaRefs>
    <ds:schemaRef ds:uri="http://schemas.microsoft.com/office/2006/metadata/properties"/>
    <ds:schemaRef ds:uri="http://schemas.microsoft.com/office/infopath/2007/PartnerControls"/>
    <ds:schemaRef ds:uri="a0b8d786-71e5-4bdc-a362-2edeb83b2191"/>
    <ds:schemaRef ds:uri="830b039a-9ded-40af-9570-d4813b476b99"/>
  </ds:schemaRefs>
</ds:datastoreItem>
</file>

<file path=customXml/itemProps3.xml><?xml version="1.0" encoding="utf-8"?>
<ds:datastoreItem xmlns:ds="http://schemas.openxmlformats.org/officeDocument/2006/customXml" ds:itemID="{DCD848D0-16D2-4443-BD12-77F2056FC12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SHA-plan</Template>
  <TotalTime>145</TotalTime>
  <Pages>4</Pages>
  <Words>355</Words>
  <Characters>1885</Characters>
  <Application>Microsoft Office Word</Application>
  <DocSecurity>0</DocSecurity>
  <Lines>15</Lines>
  <Paragraphs>4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Håkon Sæhle Langvad</dc:creator>
  <cp:keywords/>
  <dc:description/>
  <cp:lastModifiedBy>Håkon Sæhle Langvad</cp:lastModifiedBy>
  <cp:revision>52</cp:revision>
  <dcterms:created xsi:type="dcterms:W3CDTF">2026-03-13T10:04:00Z</dcterms:created>
  <dcterms:modified xsi:type="dcterms:W3CDTF">2026-05-29T09:07:00Z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0x0101007DC9815CB007FF4E9242F20099690C55</vt:lpwstr>
  </property>
  <property fmtid="{D5CDD505-2E9C-101B-9397-08002B2CF9AE}" pid="3" name="Navn">
    <vt:lpwstr>Prosjektnamn</vt:lpwstr>
  </property>
  <property fmtid="{D5CDD505-2E9C-101B-9397-08002B2CF9AE}" pid="4" name="MediaServiceImageTags">
    <vt:lpwstr/>
  </property>
</Properties>
</file>